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006EF3" w14:textId="77777777" w:rsidR="00CD017C" w:rsidRDefault="00CD017C" w:rsidP="005C52B3">
      <w:pPr>
        <w:rPr>
          <w:sz w:val="22"/>
          <w:szCs w:val="28"/>
          <w:lang w:bidi="ar-SY"/>
        </w:rPr>
      </w:pPr>
      <w:r>
        <w:rPr>
          <w:noProof/>
          <w:szCs w:val="34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6A522C7D" wp14:editId="6D81B18A">
                <wp:simplePos x="0" y="0"/>
                <wp:positionH relativeFrom="column">
                  <wp:posOffset>-1196975</wp:posOffset>
                </wp:positionH>
                <wp:positionV relativeFrom="paragraph">
                  <wp:posOffset>47625</wp:posOffset>
                </wp:positionV>
                <wp:extent cx="8276590" cy="819785"/>
                <wp:effectExtent l="57150" t="38100" r="48260" b="75565"/>
                <wp:wrapNone/>
                <wp:docPr id="1807" name="Group 180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276590" cy="819785"/>
                          <a:chOff x="0" y="0"/>
                          <a:chExt cx="8276896" cy="819806"/>
                        </a:xfrm>
                      </wpg:grpSpPr>
                      <wps:wsp>
                        <wps:cNvPr id="1808" name="مستطيل 55"/>
                        <wps:cNvSpPr/>
                        <wps:spPr>
                          <a:xfrm>
                            <a:off x="0" y="0"/>
                            <a:ext cx="8119241" cy="677917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0">
                            <a:schemeClr val="accent5"/>
                          </a:lnRef>
                          <a:fillRef idx="3">
                            <a:schemeClr val="accent5"/>
                          </a:fillRef>
                          <a:effectRef idx="3">
                            <a:schemeClr val="accent5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09" name="مستطيل 56"/>
                        <wps:cNvSpPr/>
                        <wps:spPr>
                          <a:xfrm>
                            <a:off x="157655" y="141889"/>
                            <a:ext cx="8119241" cy="677917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0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3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2EB8EFF" id="Group 1807" o:spid="_x0000_s1026" style="position:absolute;margin-left:-94.25pt;margin-top:3.75pt;width:651.7pt;height:64.55pt;z-index:251665408" coordsize="82768,81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">
                <v:rect id="مستطيل 55" o:spid="_x0000_s1027" style="position:absolute;width:81192;height:67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" fillcolor="#65a0d7 [3032]" stroked="f">
                  <v:fill color2="#5898d4 [3176]" rotate="t" colors="0 #71a6db;.5 #559bdb;1 #438ac9" focus="100%" type="gradient">
                    <o:fill v:ext="view" type="gradientUnscaled"/>
                  </v:fill>
                  <v:shadow on="t" color="black" opacity="41287f" offset="0,1.5pt"/>
                </v:rect>
                <v:rect id="مستطيل 56" o:spid="_x0000_s1028" style="position:absolute;left:1576;top:1418;width:81192;height:67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" fillcolor="#4f7ac7 [3028]" stroked="f">
                  <v:fill color2="#416fc3 [3172]" rotate="t" colors="0 #6083cb;.5 #3e70ca;1 #2e61ba" focus="100%" type="gradient">
                    <o:fill v:ext="view" type="gradientUnscaled"/>
                  </v:fill>
                  <v:shadow on="t" color="black" opacity="41287f" offset="0,1.5pt"/>
                </v:rect>
              </v:group>
            </w:pict>
          </mc:Fallback>
        </mc:AlternateContent>
      </w:r>
      <w:r>
        <w:rPr>
          <w:noProof/>
          <w:szCs w:val="34"/>
        </w:rPr>
        <mc:AlternateContent>
          <mc:Choice Requires="wpg">
            <w:drawing>
              <wp:anchor distT="0" distB="0" distL="114300" distR="114300" simplePos="0" relativeHeight="251666432" behindDoc="0" locked="0" layoutInCell="1" allowOverlap="1" wp14:anchorId="2384FE2F" wp14:editId="40181F13">
                <wp:simplePos x="0" y="0"/>
                <wp:positionH relativeFrom="column">
                  <wp:posOffset>5114290</wp:posOffset>
                </wp:positionH>
                <wp:positionV relativeFrom="paragraph">
                  <wp:posOffset>-5118100</wp:posOffset>
                </wp:positionV>
                <wp:extent cx="835660" cy="15946755"/>
                <wp:effectExtent l="57150" t="38100" r="59690" b="74295"/>
                <wp:wrapNone/>
                <wp:docPr id="1804" name="Group 180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35660" cy="15946755"/>
                          <a:chOff x="0" y="0"/>
                          <a:chExt cx="835572" cy="8261130"/>
                        </a:xfrm>
                      </wpg:grpSpPr>
                      <wps:wsp>
                        <wps:cNvPr id="1805" name="مستطيل 59"/>
                        <wps:cNvSpPr/>
                        <wps:spPr>
                          <a:xfrm rot="5400000">
                            <a:off x="-3720662" y="3720662"/>
                            <a:ext cx="8119241" cy="677917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0">
                            <a:schemeClr val="accent5"/>
                          </a:lnRef>
                          <a:fillRef idx="3">
                            <a:schemeClr val="accent5"/>
                          </a:fillRef>
                          <a:effectRef idx="3">
                            <a:schemeClr val="accent5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06" name="مستطيل 60"/>
                        <wps:cNvSpPr/>
                        <wps:spPr>
                          <a:xfrm rot="5400000">
                            <a:off x="-3563007" y="3862551"/>
                            <a:ext cx="8119241" cy="677917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0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3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2A6F4F7" id="Group 1804" o:spid="_x0000_s1026" style="position:absolute;margin-left:402.7pt;margin-top:-403pt;width:65.8pt;height:1255.65pt;z-index:251666432;mso-width-relative:margin;mso-height-relative:margin" coordsize="8355,826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">
                <v:rect id="مستطيل 59" o:spid="_x0000_s1027" style="position:absolute;left:-37206;top:37206;width:81192;height:6779;rotation: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" fillcolor="#65a0d7 [3032]" stroked="f">
                  <v:fill color2="#5898d4 [3176]" rotate="t" colors="0 #71a6db;.5 #559bdb;1 #438ac9" focus="100%" type="gradient">
                    <o:fill v:ext="view" type="gradientUnscaled"/>
                  </v:fill>
                  <v:shadow on="t" color="black" opacity="41287f" offset="0,1.5pt"/>
                </v:rect>
                <v:rect id="مستطيل 60" o:spid="_x0000_s1028" style="position:absolute;left:-35631;top:38625;width:81193;height:6779;rotation: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" fillcolor="#4f7ac7 [3028]" stroked="f">
                  <v:fill color2="#416fc3 [3172]" rotate="t" colors="0 #6083cb;.5 #3e70ca;1 #2e61ba" focus="100%" type="gradient">
                    <o:fill v:ext="view" type="gradientUnscaled"/>
                  </v:fill>
                  <v:shadow on="t" color="black" opacity="41287f" offset="0,1.5pt"/>
                </v:rect>
              </v:group>
            </w:pict>
          </mc:Fallback>
        </mc:AlternateContent>
      </w:r>
      <w:bookmarkStart w:id="0" w:name="_Hlk119388790"/>
      <w:bookmarkEnd w:id="0"/>
    </w:p>
    <w:p w14:paraId="59AD2091" w14:textId="77777777" w:rsidR="00CD017C" w:rsidRDefault="00CD017C" w:rsidP="005C52B3">
      <w:pPr>
        <w:rPr>
          <w:szCs w:val="34"/>
        </w:rPr>
      </w:pPr>
    </w:p>
    <w:p w14:paraId="61C72EAB" w14:textId="77777777" w:rsidR="00CD017C" w:rsidRDefault="00CD017C" w:rsidP="005C52B3"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1" locked="0" layoutInCell="1" allowOverlap="1" wp14:anchorId="786CF91C" wp14:editId="079DA5E1">
                <wp:simplePos x="0" y="0"/>
                <wp:positionH relativeFrom="page">
                  <wp:align>left</wp:align>
                </wp:positionH>
                <wp:positionV relativeFrom="paragraph">
                  <wp:posOffset>262890</wp:posOffset>
                </wp:positionV>
                <wp:extent cx="6376670" cy="7903845"/>
                <wp:effectExtent l="0" t="0" r="24130" b="20955"/>
                <wp:wrapNone/>
                <wp:docPr id="1803" name="Rectangle 18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76670" cy="790384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/>
                      </wps:spPr>
                      <wps:style>
                        <a:lnRef idx="1">
                          <a:schemeClr val="accent3"/>
                        </a:lnRef>
                        <a:fillRef idx="2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clip" horzOverflow="clip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9DCEF49" id="Rectangle 1803" o:spid="_x0000_s1026" style="position:absolute;margin-left:0;margin-top:20.7pt;width:502.1pt;height:622.35pt;z-index:-251649024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" fillcolor="#f2f2f2 [3052]" strokecolor="#a5a5a5 [3206]" strokeweight=".5pt">
                <w10:wrap anchorx="page"/>
              </v:rect>
            </w:pict>
          </mc:Fallback>
        </mc:AlternateContent>
      </w:r>
    </w:p>
    <w:p w14:paraId="315647B7" w14:textId="77777777" w:rsidR="00CD017C" w:rsidRDefault="00CD017C" w:rsidP="00CD017C">
      <w:pPr>
        <w:rPr>
          <w:rtl/>
        </w:rPr>
      </w:pPr>
    </w:p>
    <w:p w14:paraId="5609F90B" w14:textId="77777777" w:rsidR="00CD017C" w:rsidRDefault="00CD017C" w:rsidP="00CD017C"/>
    <w:p w14:paraId="57A3F25D" w14:textId="77777777" w:rsidR="00CD017C" w:rsidRDefault="00CD017C" w:rsidP="00CD017C">
      <w:pPr>
        <w:rPr>
          <w:rtl/>
        </w:rPr>
      </w:pPr>
      <w:r>
        <w:rPr>
          <w:noProof/>
          <w:rtl/>
        </w:rPr>
        <mc:AlternateContent>
          <mc:Choice Requires="wpg">
            <w:drawing>
              <wp:anchor distT="0" distB="0" distL="114300" distR="114300" simplePos="0" relativeHeight="251668480" behindDoc="0" locked="0" layoutInCell="1" allowOverlap="1" wp14:anchorId="45F16235" wp14:editId="5851714E">
                <wp:simplePos x="0" y="0"/>
                <wp:positionH relativeFrom="margin">
                  <wp:posOffset>-746760</wp:posOffset>
                </wp:positionH>
                <wp:positionV relativeFrom="margin">
                  <wp:posOffset>1756410</wp:posOffset>
                </wp:positionV>
                <wp:extent cx="5678805" cy="2974975"/>
                <wp:effectExtent l="0" t="0" r="0" b="0"/>
                <wp:wrapSquare wrapText="bothSides"/>
                <wp:docPr id="1800" name="Group 180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78805" cy="2974975"/>
                          <a:chOff x="0" y="0"/>
                          <a:chExt cx="5679413" cy="2976526"/>
                        </a:xfrm>
                      </wpg:grpSpPr>
                      <wps:wsp>
                        <wps:cNvPr id="1801" name="Text Box 44"/>
                        <wps:cNvSpPr txBox="1">
                          <a:spLocks noChangeArrowheads="1"/>
                        </wps:cNvSpPr>
                        <wps:spPr bwMode="auto">
                          <a:xfrm>
                            <a:off x="649874" y="1803046"/>
                            <a:ext cx="4212590" cy="11734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E19B0BD" w14:textId="77777777" w:rsidR="00CD017C" w:rsidRDefault="00CD017C" w:rsidP="00CD017C">
                              <w:pPr>
                                <w:pBdr>
                                  <w:top w:val="single" w:sz="12" w:space="1" w:color="002060"/>
                                </w:pBdr>
                                <w:bidi w:val="0"/>
                                <w:spacing w:line="240" w:lineRule="auto"/>
                                <w:jc w:val="center"/>
                                <w:rPr>
                                  <w:color w:val="3C88A6"/>
                                  <w:sz w:val="108"/>
                                  <w:szCs w:val="108"/>
                                </w:rPr>
                              </w:pPr>
                              <w:r>
                                <w:rPr>
                                  <w:rFonts w:cs="Monotype Koufi" w:hint="cs"/>
                                  <w:b/>
                                  <w:color w:val="3C88A6"/>
                                  <w:sz w:val="72"/>
                                  <w:szCs w:val="72"/>
                                  <w:rtl/>
                                  <w:lang w:bidi="ar-SY"/>
                                  <w14:shadow w14:blurRad="12700" w14:dist="38100" w14:dir="2700000" w14:sx="100000" w14:sy="100000" w14:kx="0" w14:ky="0" w14:algn="tl">
                                    <w14:schemeClr w14:val="bg1">
                                      <w14:lumMod w14:val="50000"/>
                                    </w14:schemeClr>
                                  </w14:shadow>
                                  <w14:textOutline w14:w="9525" w14:cap="flat" w14:cmpd="sng" w14:algn="ctr">
                                    <w14:solidFill>
                                      <w14:schemeClr w14:val="bg1"/>
                                    </w14:solidFill>
                                    <w14:prstDash w14:val="solid"/>
                                    <w14:round/>
                                  </w14:textOutline>
                                </w:rPr>
                                <w:t>أوراق العمل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802" name="Text Box 14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5679413" cy="201934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B3A3465" w14:textId="77777777" w:rsidR="00CD017C" w:rsidRDefault="00CD017C" w:rsidP="00CD017C">
                              <w:pPr>
                                <w:spacing w:line="240" w:lineRule="auto"/>
                                <w:jc w:val="center"/>
                                <w:rPr>
                                  <w:color w:val="012E40"/>
                                  <w:sz w:val="108"/>
                                  <w:szCs w:val="108"/>
                                  <w:lang w:val="en-GB"/>
                                </w:rPr>
                              </w:pPr>
                              <w:r>
                                <w:rPr>
                                  <w:rFonts w:ascii="Adobe Arabic" w:hAnsi="Adobe Arabic" w:cs="Adobe Arabic"/>
                                  <w:b/>
                                  <w:bCs/>
                                  <w:color w:val="012E40"/>
                                  <w:sz w:val="120"/>
                                  <w:szCs w:val="120"/>
                                  <w:rtl/>
                                  <w:lang w:val="en-GB" w:bidi="ar-SY"/>
                                </w:rPr>
                                <w:t>تطوير القيادة الإدارية وتخطيط التعاقب القيادي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5F16235" id="Group 1800" o:spid="_x0000_s1026" style="position:absolute;left:0;text-align:left;margin-left:-58.8pt;margin-top:138.3pt;width:447.15pt;height:234.25pt;z-index:251668480;mso-position-horizontal-relative:margin;mso-position-vertical-relative:margin" coordsize="56794,297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44" o:spid="_x0000_s1027" type="#_x0000_t202" style="position:absolute;left:6498;top:18030;width:42126;height:117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" filled="f" stroked="f">
                  <v:textbox>
                    <w:txbxContent>
                      <w:p w14:paraId="3E19B0BD" w14:textId="77777777" w:rsidR="00CD017C" w:rsidRDefault="00CD017C" w:rsidP="00CD017C">
                        <w:pPr>
                          <w:pBdr>
                            <w:top w:val="single" w:sz="12" w:space="1" w:color="002060"/>
                          </w:pBdr>
                          <w:bidi w:val="0"/>
                          <w:spacing w:line="240" w:lineRule="auto"/>
                          <w:jc w:val="center"/>
                          <w:rPr>
                            <w:color w:val="3C88A6"/>
                            <w:sz w:val="108"/>
                            <w:szCs w:val="108"/>
                          </w:rPr>
                        </w:pPr>
                        <w:r>
                          <w:rPr>
                            <w:rFonts w:cs="Monotype Koufi" w:hint="cs"/>
                            <w:b/>
                            <w:color w:val="3C88A6"/>
                            <w:sz w:val="72"/>
                            <w:szCs w:val="72"/>
                            <w:rtl/>
                            <w:lang w:bidi="ar-SY"/>
                            <w14:shadow w14:blurRad="12700" w14:dist="38100" w14:dir="2700000" w14:sx="100000" w14:sy="100000" w14:kx="0" w14:ky="0" w14:algn="tl">
                              <w14:schemeClr w14:val="bg1">
                                <w14:lumMod w14:val="50000"/>
                              </w14:schemeClr>
                            </w14:shadow>
                            <w14:textOutline w14:w="9525" w14:cap="flat" w14:cmpd="sng" w14:algn="ctr">
                              <w14:solidFill>
                                <w14:schemeClr w14:val="bg1"/>
                              </w14:solidFill>
                              <w14:prstDash w14:val="solid"/>
                              <w14:round/>
                            </w14:textOutline>
                          </w:rPr>
                          <w:t>أوراق العمل</w:t>
                        </w:r>
                      </w:p>
                    </w:txbxContent>
                  </v:textbox>
                </v:shape>
                <v:shape id="Text Box 14" o:spid="_x0000_s1028" type="#_x0000_t202" style="position:absolute;width:56794;height:201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" filled="f" stroked="f">
                  <v:textbox>
                    <w:txbxContent>
                      <w:p w14:paraId="1B3A3465" w14:textId="77777777" w:rsidR="00CD017C" w:rsidRDefault="00CD017C" w:rsidP="00CD017C">
                        <w:pPr>
                          <w:spacing w:line="240" w:lineRule="auto"/>
                          <w:jc w:val="center"/>
                          <w:rPr>
                            <w:color w:val="012E40"/>
                            <w:sz w:val="108"/>
                            <w:szCs w:val="108"/>
                            <w:lang w:val="en-GB"/>
                          </w:rPr>
                        </w:pPr>
                        <w:r>
                          <w:rPr>
                            <w:rFonts w:ascii="Adobe Arabic" w:hAnsi="Adobe Arabic" w:cs="Adobe Arabic"/>
                            <w:b/>
                            <w:bCs/>
                            <w:color w:val="012E40"/>
                            <w:sz w:val="120"/>
                            <w:szCs w:val="120"/>
                            <w:rtl/>
                            <w:lang w:val="en-GB" w:bidi="ar-SY"/>
                          </w:rPr>
                          <w:t>تطوير القيادة الإدارية وتخطيط التعاقب القيادي</w:t>
                        </w:r>
                      </w:p>
                    </w:txbxContent>
                  </v:textbox>
                </v:shape>
                <w10:wrap type="square" anchorx="margin" anchory="margin"/>
              </v:group>
            </w:pict>
          </mc:Fallback>
        </mc:AlternateContent>
      </w:r>
    </w:p>
    <w:p w14:paraId="4795ABAF" w14:textId="77777777" w:rsidR="00CD017C" w:rsidRDefault="00CD017C" w:rsidP="00CD017C">
      <w:pPr>
        <w:rPr>
          <w:rtl/>
        </w:rPr>
      </w:pPr>
    </w:p>
    <w:p w14:paraId="53E82081" w14:textId="77777777" w:rsidR="00CD017C" w:rsidRDefault="00CD017C" w:rsidP="00CD017C">
      <w:pPr>
        <w:rPr>
          <w:rtl/>
        </w:rPr>
      </w:pPr>
    </w:p>
    <w:p w14:paraId="0B33DD18" w14:textId="77777777" w:rsidR="00CD017C" w:rsidRDefault="00CD017C" w:rsidP="00CD017C">
      <w:pPr>
        <w:rPr>
          <w:rtl/>
        </w:rPr>
      </w:pPr>
    </w:p>
    <w:p w14:paraId="5FB5883B" w14:textId="77777777" w:rsidR="00CD017C" w:rsidRDefault="00CD017C" w:rsidP="00CD017C">
      <w:pPr>
        <w:rPr>
          <w:rtl/>
        </w:rPr>
      </w:pPr>
    </w:p>
    <w:p w14:paraId="52382735" w14:textId="77777777" w:rsidR="00CD017C" w:rsidRDefault="00CD017C" w:rsidP="00CD017C">
      <w:pPr>
        <w:rPr>
          <w:rtl/>
        </w:rPr>
      </w:pPr>
    </w:p>
    <w:p w14:paraId="4F450C0C" w14:textId="77777777" w:rsidR="00CD017C" w:rsidRDefault="00CD017C" w:rsidP="00CD017C">
      <w:pPr>
        <w:rPr>
          <w:rtl/>
        </w:rPr>
      </w:pPr>
    </w:p>
    <w:p w14:paraId="26EC0280" w14:textId="77777777" w:rsidR="00CD017C" w:rsidRDefault="00CD017C" w:rsidP="00CD017C">
      <w:pPr>
        <w:rPr>
          <w:rtl/>
        </w:rPr>
      </w:pPr>
    </w:p>
    <w:p w14:paraId="4728AFAF" w14:textId="77777777" w:rsidR="00CD017C" w:rsidRDefault="00CD017C" w:rsidP="00CD017C">
      <w:pPr>
        <w:tabs>
          <w:tab w:val="left" w:pos="3171"/>
        </w:tabs>
        <w:rPr>
          <w:noProof/>
          <w:sz w:val="22"/>
          <w:szCs w:val="28"/>
          <w:rtl/>
        </w:rPr>
      </w:pPr>
      <w:r>
        <w:rPr>
          <w:noProof/>
          <w:rtl/>
        </w:rPr>
        <w:drawing>
          <wp:anchor distT="0" distB="0" distL="114300" distR="114300" simplePos="0" relativeHeight="251669504" behindDoc="0" locked="0" layoutInCell="1" allowOverlap="1" wp14:anchorId="4774A64F" wp14:editId="611D10E5">
            <wp:simplePos x="0" y="0"/>
            <wp:positionH relativeFrom="column">
              <wp:posOffset>-93345</wp:posOffset>
            </wp:positionH>
            <wp:positionV relativeFrom="paragraph">
              <wp:posOffset>198755</wp:posOffset>
            </wp:positionV>
            <wp:extent cx="4925695" cy="3752215"/>
            <wp:effectExtent l="0" t="0" r="0" b="0"/>
            <wp:wrapSquare wrapText="bothSides"/>
            <wp:docPr id="1799" name="Picture 17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9433" b="1436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5695" cy="37522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EE8957A" w14:textId="77777777" w:rsidR="00CD017C" w:rsidRDefault="00CD017C" w:rsidP="00CD017C">
      <w:pPr>
        <w:tabs>
          <w:tab w:val="left" w:pos="3171"/>
        </w:tabs>
        <w:rPr>
          <w:szCs w:val="34"/>
          <w:rtl/>
        </w:rPr>
      </w:pPr>
      <w:r>
        <w:tab/>
      </w:r>
    </w:p>
    <w:p w14:paraId="3BBB5F68" w14:textId="77777777" w:rsidR="00CD017C" w:rsidRDefault="00CD017C" w:rsidP="00CD017C"/>
    <w:p w14:paraId="1E47FCD0" w14:textId="77777777" w:rsidR="00CD017C" w:rsidRDefault="00CD017C" w:rsidP="00CD017C">
      <w:pPr>
        <w:bidi w:val="0"/>
        <w:spacing w:after="160" w:line="254" w:lineRule="auto"/>
        <w:jc w:val="left"/>
        <w:rPr>
          <w:rtl/>
        </w:rPr>
        <w:sectPr w:rsidR="00CD017C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1440" w:right="1440" w:bottom="1440" w:left="1440" w:header="720" w:footer="397" w:gutter="0"/>
          <w:pgNumType w:start="0"/>
          <w:cols w:space="720"/>
        </w:sectPr>
      </w:pPr>
      <w:r>
        <w:rPr>
          <w:noProof/>
          <w:rtl/>
        </w:rPr>
        <mc:AlternateContent>
          <mc:Choice Requires="wpg">
            <w:drawing>
              <wp:anchor distT="0" distB="0" distL="114300" distR="114300" simplePos="0" relativeHeight="251670528" behindDoc="0" locked="0" layoutInCell="1" allowOverlap="1" wp14:anchorId="331E061F" wp14:editId="21DDA071">
                <wp:simplePos x="0" y="0"/>
                <wp:positionH relativeFrom="column">
                  <wp:posOffset>-1179195</wp:posOffset>
                </wp:positionH>
                <wp:positionV relativeFrom="paragraph">
                  <wp:posOffset>3108325</wp:posOffset>
                </wp:positionV>
                <wp:extent cx="8276590" cy="459105"/>
                <wp:effectExtent l="57150" t="38100" r="48260" b="74295"/>
                <wp:wrapNone/>
                <wp:docPr id="1796" name="Group 179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276590" cy="459105"/>
                          <a:chOff x="0" y="0"/>
                          <a:chExt cx="8276896" cy="819806"/>
                        </a:xfrm>
                      </wpg:grpSpPr>
                      <wps:wsp>
                        <wps:cNvPr id="1797" name="مستطيل 7620"/>
                        <wps:cNvSpPr/>
                        <wps:spPr>
                          <a:xfrm>
                            <a:off x="0" y="0"/>
                            <a:ext cx="8119241" cy="677917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0">
                            <a:schemeClr val="accent5"/>
                          </a:lnRef>
                          <a:fillRef idx="3">
                            <a:schemeClr val="accent5"/>
                          </a:fillRef>
                          <a:effectRef idx="3">
                            <a:schemeClr val="accent5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98" name="مستطيل 85"/>
                        <wps:cNvSpPr/>
                        <wps:spPr>
                          <a:xfrm>
                            <a:off x="157655" y="141889"/>
                            <a:ext cx="8119241" cy="677917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0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3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5F2FD6E" id="Group 1796" o:spid="_x0000_s1026" style="position:absolute;margin-left:-92.85pt;margin-top:244.75pt;width:651.7pt;height:36.15pt;z-index:251670528;mso-height-relative:margin" coordsize="82768,81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">
                <v:rect id="مستطيل 7620" o:spid="_x0000_s1027" style="position:absolute;width:81192;height:67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" fillcolor="#65a0d7 [3032]" stroked="f">
                  <v:fill color2="#5898d4 [3176]" rotate="t" colors="0 #71a6db;.5 #559bdb;1 #438ac9" focus="100%" type="gradient">
                    <o:fill v:ext="view" type="gradientUnscaled"/>
                  </v:fill>
                  <v:shadow on="t" color="black" opacity="41287f" offset="0,1.5pt"/>
                </v:rect>
                <v:rect id="مستطيل 85" o:spid="_x0000_s1028" style="position:absolute;left:1576;top:1418;width:81192;height:67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" fillcolor="#4f7ac7 [3028]" stroked="f">
                  <v:fill color2="#416fc3 [3172]" rotate="t" colors="0 #6083cb;.5 #3e70ca;1 #2e61ba" focus="100%" type="gradient">
                    <o:fill v:ext="view" type="gradientUnscaled"/>
                  </v:fill>
                  <v:shadow on="t" color="black" opacity="41287f" offset="0,1.5pt"/>
                </v:rect>
              </v:group>
            </w:pict>
          </mc:Fallback>
        </mc:AlternateContent>
      </w:r>
    </w:p>
    <w:p w14:paraId="4ABA7DD8" w14:textId="77777777" w:rsidR="009579D6" w:rsidRDefault="009579D6" w:rsidP="009579D6">
      <w:pPr>
        <w:spacing w:line="276" w:lineRule="auto"/>
        <w:jc w:val="center"/>
        <w:rPr>
          <w:sz w:val="40"/>
          <w:szCs w:val="44"/>
          <w:rtl/>
          <w:lang w:bidi="ar-SY"/>
        </w:rPr>
      </w:pPr>
      <w:r>
        <w:rPr>
          <w:rFonts w:ascii="Adobe Arabic" w:hAnsi="Adobe Arabic" w:cs="Adobe Arabic"/>
          <w:b/>
          <w:bCs/>
          <w:noProof/>
          <w:color w:val="002060"/>
          <w:sz w:val="54"/>
          <w:szCs w:val="54"/>
        </w:rPr>
        <w:lastRenderedPageBreak/>
        <mc:AlternateContent>
          <mc:Choice Requires="wpg">
            <w:drawing>
              <wp:inline distT="0" distB="0" distL="0" distR="0" wp14:anchorId="4E60C5F9" wp14:editId="7197C0C3">
                <wp:extent cx="3432864" cy="816291"/>
                <wp:effectExtent l="76200" t="38100" r="53340" b="41275"/>
                <wp:docPr id="768441" name="Group 76844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432864" cy="816291"/>
                          <a:chOff x="1809974" y="-895921"/>
                          <a:chExt cx="3432983" cy="824318"/>
                        </a:xfrm>
                      </wpg:grpSpPr>
                      <wps:wsp>
                        <wps:cNvPr id="768444" name="Rectangle 768444"/>
                        <wps:cNvSpPr/>
                        <wps:spPr>
                          <a:xfrm>
                            <a:off x="2325455" y="-895921"/>
                            <a:ext cx="2426601" cy="800101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noFill/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3D553AE9" w14:textId="77777777" w:rsidR="009579D6" w:rsidRPr="00415CB0" w:rsidRDefault="009579D6" w:rsidP="009579D6">
                              <w:pPr>
                                <w:spacing w:line="240" w:lineRule="auto"/>
                                <w:jc w:val="center"/>
                                <w:rPr>
                                  <w:rFonts w:ascii="Adobe Arabic" w:hAnsi="Adobe Arabic" w:cs="Adobe Arabic"/>
                                  <w:b/>
                                  <w:bCs/>
                                  <w:color w:val="002060"/>
                                  <w:sz w:val="44"/>
                                  <w:szCs w:val="44"/>
                                  <w:rtl/>
                                  <w:lang w:bidi="ar-EG"/>
                                  <w14:textOutline w14:w="6731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415CB0">
                                <w:rPr>
                                  <w:rFonts w:ascii="Adobe Arabic" w:hAnsi="Adobe Arabic" w:cs="Adobe Arabic" w:hint="cs"/>
                                  <w:b/>
                                  <w:bCs/>
                                  <w:color w:val="002060"/>
                                  <w:sz w:val="44"/>
                                  <w:szCs w:val="44"/>
                                  <w:rtl/>
                                  <w:lang w:bidi="ar-EG"/>
                                  <w14:textOutline w14:w="6731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اليوم التدريبي الأول</w:t>
                              </w:r>
                              <w:r w:rsidRPr="00415CB0">
                                <w:rPr>
                                  <w:rFonts w:ascii="Adobe Arabic" w:hAnsi="Adobe Arabic" w:cs="Adobe Arabic"/>
                                  <w:b/>
                                  <w:bCs/>
                                  <w:color w:val="002060"/>
                                  <w:sz w:val="44"/>
                                  <w:szCs w:val="44"/>
                                  <w:rtl/>
                                  <w:lang w:bidi="ar-EG"/>
                                  <w14:textOutline w14:w="6731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br/>
                              </w:r>
                              <w:r w:rsidRPr="00415CB0">
                                <w:rPr>
                                  <w:rFonts w:ascii="Adobe Arabic" w:hAnsi="Adobe Arabic" w:cs="Adobe Arabic" w:hint="cs"/>
                                  <w:b/>
                                  <w:bCs/>
                                  <w:color w:val="002060"/>
                                  <w:sz w:val="44"/>
                                  <w:szCs w:val="44"/>
                                  <w:rtl/>
                                  <w:lang w:bidi="ar-EG"/>
                                  <w14:textOutline w14:w="6731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الجلسة الأولى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768445" name="Picture 768445"/>
                          <pic:cNvPicPr>
                            <a:picLocks noChangeAspect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636553">
                            <a:off x="4677524" y="-892881"/>
                            <a:ext cx="565433" cy="821278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768446" name="Picture 768446"/>
                          <pic:cNvPicPr>
                            <a:picLocks noChangeAspect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20963447" flipH="1">
                            <a:off x="1809974" y="-892894"/>
                            <a:ext cx="565433" cy="821278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w14:anchorId="4E60C5F9" id="Group 768441" o:spid="_x0000_s1029" style="width:270.3pt;height:64.25pt;mso-position-horizontal-relative:char;mso-position-vertical-relative:line" coordorigin="18099,-8959" coordsize="34329,824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">
                <v:rect id="Rectangle 768444" o:spid="_x0000_s1030" style="position:absolute;left:23254;top:-8959;width:24266;height:800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" filled="f" stroked="f" strokeweight="1pt">
                  <v:textbox>
                    <w:txbxContent>
                      <w:p w14:paraId="3D553AE9" w14:textId="77777777" w:rsidR="009579D6" w:rsidRPr="00415CB0" w:rsidRDefault="009579D6" w:rsidP="009579D6">
                        <w:pPr>
                          <w:spacing w:line="240" w:lineRule="auto"/>
                          <w:jc w:val="center"/>
                          <w:rPr>
                            <w:rFonts w:ascii="Adobe Arabic" w:hAnsi="Adobe Arabic" w:cs="Adobe Arabic"/>
                            <w:b/>
                            <w:bCs/>
                            <w:color w:val="002060"/>
                            <w:sz w:val="44"/>
                            <w:szCs w:val="44"/>
                            <w:rtl/>
                            <w:lang w:bidi="ar-EG"/>
                            <w14:textOutline w14:w="6731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415CB0">
                          <w:rPr>
                            <w:rFonts w:ascii="Adobe Arabic" w:hAnsi="Adobe Arabic" w:cs="Adobe Arabic" w:hint="cs"/>
                            <w:b/>
                            <w:bCs/>
                            <w:color w:val="002060"/>
                            <w:sz w:val="44"/>
                            <w:szCs w:val="44"/>
                            <w:rtl/>
                            <w:lang w:bidi="ar-EG"/>
                            <w14:textOutline w14:w="6731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اليوم التدريبي الأول</w:t>
                        </w:r>
                        <w:r w:rsidRPr="00415CB0">
                          <w:rPr>
                            <w:rFonts w:ascii="Adobe Arabic" w:hAnsi="Adobe Arabic" w:cs="Adobe Arabic"/>
                            <w:b/>
                            <w:bCs/>
                            <w:color w:val="002060"/>
                            <w:sz w:val="44"/>
                            <w:szCs w:val="44"/>
                            <w:rtl/>
                            <w:lang w:bidi="ar-EG"/>
                            <w14:textOutline w14:w="6731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br/>
                        </w:r>
                        <w:r w:rsidRPr="00415CB0">
                          <w:rPr>
                            <w:rFonts w:ascii="Adobe Arabic" w:hAnsi="Adobe Arabic" w:cs="Adobe Arabic" w:hint="cs"/>
                            <w:b/>
                            <w:bCs/>
                            <w:color w:val="002060"/>
                            <w:sz w:val="44"/>
                            <w:szCs w:val="44"/>
                            <w:rtl/>
                            <w:lang w:bidi="ar-EG"/>
                            <w14:textOutline w14:w="6731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الجلسة الأولى </w:t>
                        </w:r>
                      </w:p>
                    </w:txbxContent>
                  </v:textbox>
                </v:rect>
                <v:shape id="Picture 768445" o:spid="_x0000_s1031" type="#_x0000_t75" style="position:absolute;left:46775;top:-8928;width:5654;height:8212;rotation:695286fd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">
                  <v:imagedata r:id="rId16" o:title=""/>
                </v:shape>
                <v:shape id="Picture 768446" o:spid="_x0000_s1032" type="#_x0000_t75" style="position:absolute;left:18099;top:-8928;width:5655;height:8212;rotation:695286fd;flip:x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">
                  <v:imagedata r:id="rId16" o:title=""/>
                </v:shape>
                <w10:anchorlock/>
              </v:group>
            </w:pict>
          </mc:Fallback>
        </mc:AlternateContent>
      </w:r>
    </w:p>
    <w:p w14:paraId="6F7AAFD7" w14:textId="77777777" w:rsidR="009579D6" w:rsidRDefault="009579D6" w:rsidP="009579D6">
      <w:pPr>
        <w:spacing w:line="276" w:lineRule="auto"/>
        <w:jc w:val="center"/>
        <w:rPr>
          <w:sz w:val="40"/>
          <w:szCs w:val="44"/>
          <w:rtl/>
          <w:lang w:bidi="ar-SY"/>
        </w:rPr>
      </w:pPr>
      <w:r>
        <w:rPr>
          <w:noProof/>
          <w:rtl/>
        </w:rPr>
        <mc:AlternateContent>
          <mc:Choice Requires="wpg">
            <w:drawing>
              <wp:inline distT="0" distB="0" distL="0" distR="0" wp14:anchorId="65CAFAD7" wp14:editId="3705E9A4">
                <wp:extent cx="5945506" cy="505014"/>
                <wp:effectExtent l="0" t="0" r="0" b="28575"/>
                <wp:docPr id="32" name="Group 3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45506" cy="505014"/>
                          <a:chOff x="0" y="0"/>
                          <a:chExt cx="6088381" cy="505014"/>
                        </a:xfrm>
                      </wpg:grpSpPr>
                      <wpg:grpSp>
                        <wpg:cNvPr id="33" name="Group 33"/>
                        <wpg:cNvGrpSpPr/>
                        <wpg:grpSpPr>
                          <a:xfrm>
                            <a:off x="0" y="0"/>
                            <a:ext cx="6088381" cy="505014"/>
                            <a:chOff x="0" y="15912"/>
                            <a:chExt cx="6089113" cy="505882"/>
                          </a:xfrm>
                        </wpg:grpSpPr>
                        <wpg:grpSp>
                          <wpg:cNvPr id="34" name="Group 34"/>
                          <wpg:cNvGrpSpPr/>
                          <wpg:grpSpPr>
                            <a:xfrm>
                              <a:off x="4532132" y="15912"/>
                              <a:ext cx="1556981" cy="505840"/>
                              <a:chOff x="3759879" y="22367"/>
                              <a:chExt cx="2271470" cy="711023"/>
                            </a:xfrm>
                          </wpg:grpSpPr>
                          <wps:wsp>
                            <wps:cNvPr id="35" name="Rectangle: Rounded Corners 55">
                              <a:extLst>
                                <a:ext uri="{C183D7F6-B498-43B3-948B-1728B52AA6E4}">
                                  <adec:decorative xmlns:adec="http://schemas.microsoft.com/office/drawing/2017/decorative" val="1"/>
                                </a:ext>
                              </a:extLst>
                            </wps:cNvPr>
                            <wps:cNvSpPr/>
                            <wps:spPr>
                              <a:xfrm>
                                <a:off x="3759879" y="22367"/>
                                <a:ext cx="2271470" cy="711023"/>
                              </a:xfrm>
                              <a:prstGeom prst="roundRect">
                                <a:avLst>
                                  <a:gd name="adj" fmla="val 50000"/>
                                </a:avLst>
                              </a:prstGeom>
                              <a:solidFill>
                                <a:srgbClr val="00B0F0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6CBB5FCD" w14:textId="77777777" w:rsidR="009579D6" w:rsidRPr="00D60FDE" w:rsidRDefault="009579D6" w:rsidP="009579D6">
                                  <w:pPr>
                                    <w:jc w:val="both"/>
                                    <w:rPr>
                                      <w:rFonts w:ascii="Adobe Arabic" w:hAnsi="Adobe Arabic" w:cs="Adobe Arabic"/>
                                      <w:b/>
                                      <w:bCs/>
                                      <w:sz w:val="36"/>
                                      <w:szCs w:val="36"/>
                                      <w:rtl/>
                                      <w:lang w:bidi="ar-SY"/>
                                    </w:rPr>
                                  </w:pPr>
                                  <w:r w:rsidRPr="00D60FDE">
                                    <w:rPr>
                                      <w:rFonts w:ascii="Adobe Arabic" w:hAnsi="Adobe Arabic" w:cs="Adobe Arabic"/>
                                      <w:b/>
                                      <w:bCs/>
                                      <w:sz w:val="36"/>
                                      <w:szCs w:val="36"/>
                                      <w:rtl/>
                                      <w:lang w:bidi="ar-SY"/>
                                    </w:rPr>
                                    <w:t xml:space="preserve">        </w:t>
                                  </w:r>
                                  <w:r>
                                    <w:rPr>
                                      <w:rFonts w:ascii="Adobe Arabic" w:hAnsi="Adobe Arabic" w:cs="Adobe Arabic" w:hint="cs"/>
                                      <w:b/>
                                      <w:bCs/>
                                      <w:sz w:val="36"/>
                                      <w:szCs w:val="36"/>
                                      <w:rtl/>
                                      <w:lang w:bidi="ar-SY"/>
                                    </w:rPr>
                                    <w:t>تمرين:</w:t>
                                  </w:r>
                                </w:p>
                                <w:p w14:paraId="6B573813" w14:textId="77777777" w:rsidR="009579D6" w:rsidRPr="00D60FDE" w:rsidRDefault="009579D6" w:rsidP="009579D6">
                                  <w:pPr>
                                    <w:jc w:val="left"/>
                                    <w:rPr>
                                      <w:rFonts w:ascii="Adobe Arabic" w:hAnsi="Adobe Arabic" w:cs="Adobe Arabic"/>
                                      <w:b/>
                                      <w:bCs/>
                                      <w:sz w:val="32"/>
                                      <w:szCs w:val="36"/>
                                    </w:rPr>
                                  </w:pPr>
                                </w:p>
                              </w:txbxContent>
                            </wps:txbx>
                            <wps:bodyPr rtlCol="0" anchor="ctr"/>
                          </wps:wsp>
                          <wps:wsp>
                            <wps:cNvPr id="36" name="Oval 61">
                              <a:extLst>
                                <a:ext uri="{C183D7F6-B498-43B3-948B-1728B52AA6E4}">
                                  <adec:decorative xmlns:adec="http://schemas.microsoft.com/office/drawing/2017/decorative" val="1"/>
                                </a:ext>
                              </a:extLst>
                            </wps:cNvPr>
                            <wps:cNvSpPr/>
                            <wps:spPr>
                              <a:xfrm>
                                <a:off x="5343834" y="73441"/>
                                <a:ext cx="571500" cy="571497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tx1">
                                  <a:lumMod val="85000"/>
                                  <a:lumOff val="15000"/>
                                </a:schemeClr>
                              </a:solidFill>
                              <a:ln>
                                <a:noFill/>
                              </a:ln>
                              <a:effectLst>
                                <a:outerShdw blurRad="50800" dist="38100" dir="5400000" algn="t" rotWithShape="0">
                                  <a:prstClr val="black">
                                    <a:alpha val="40000"/>
                                  </a:prstClr>
                                </a:outerShdw>
                              </a:effectLst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</wpg:grpSp>
                        <wps:wsp>
                          <wps:cNvPr id="38" name="Rectangle 38"/>
                          <wps:cNvSpPr/>
                          <wps:spPr>
                            <a:xfrm>
                              <a:off x="0" y="492994"/>
                              <a:ext cx="5014257" cy="28800"/>
                            </a:xfrm>
                            <a:prstGeom prst="rect">
                              <a:avLst/>
                            </a:prstGeom>
                            <a:solidFill>
                              <a:srgbClr val="00B0F0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39" name="Group 227"/>
                        <wpg:cNvGrpSpPr/>
                        <wpg:grpSpPr>
                          <a:xfrm>
                            <a:off x="5677231" y="160517"/>
                            <a:ext cx="246491" cy="197662"/>
                            <a:chOff x="1520617" y="3443952"/>
                            <a:chExt cx="1026720" cy="823076"/>
                          </a:xfrm>
                          <a:solidFill>
                            <a:srgbClr val="FFC000"/>
                          </a:solidFill>
                        </wpg:grpSpPr>
                        <wps:wsp>
                          <wps:cNvPr id="40" name="Freeform: Shape 40"/>
                          <wps:cNvSpPr/>
                          <wps:spPr>
                            <a:xfrm>
                              <a:off x="1520617" y="3443952"/>
                              <a:ext cx="1026720" cy="823076"/>
                            </a:xfrm>
                            <a:custGeom>
                              <a:avLst/>
                              <a:gdLst>
                                <a:gd name="connsiteX0" fmla="*/ 105056 w 896698"/>
                                <a:gd name="connsiteY0" fmla="*/ 34949 h 718843"/>
                                <a:gd name="connsiteX1" fmla="*/ 33500 w 896698"/>
                                <a:gd name="connsiteY1" fmla="*/ 106504 h 718843"/>
                                <a:gd name="connsiteX2" fmla="*/ 33500 w 896698"/>
                                <a:gd name="connsiteY2" fmla="*/ 418778 h 718843"/>
                                <a:gd name="connsiteX3" fmla="*/ 105056 w 896698"/>
                                <a:gd name="connsiteY3" fmla="*/ 490333 h 718843"/>
                                <a:gd name="connsiteX4" fmla="*/ 554650 w 896698"/>
                                <a:gd name="connsiteY4" fmla="*/ 490333 h 718843"/>
                                <a:gd name="connsiteX5" fmla="*/ 553320 w 896698"/>
                                <a:gd name="connsiteY5" fmla="*/ 489003 h 718843"/>
                                <a:gd name="connsiteX6" fmla="*/ 612234 w 896698"/>
                                <a:gd name="connsiteY6" fmla="*/ 489003 h 718843"/>
                                <a:gd name="connsiteX7" fmla="*/ 647330 w 896698"/>
                                <a:gd name="connsiteY7" fmla="*/ 524915 h 718843"/>
                                <a:gd name="connsiteX8" fmla="*/ 646692 w 896698"/>
                                <a:gd name="connsiteY8" fmla="*/ 524915 h 718843"/>
                                <a:gd name="connsiteX9" fmla="*/ 674728 w 896698"/>
                                <a:gd name="connsiteY9" fmla="*/ 552950 h 718843"/>
                                <a:gd name="connsiteX10" fmla="*/ 689020 w 896698"/>
                                <a:gd name="connsiteY10" fmla="*/ 567575 h 718843"/>
                                <a:gd name="connsiteX11" fmla="*/ 689188 w 896698"/>
                                <a:gd name="connsiteY11" fmla="*/ 567411 h 718843"/>
                                <a:gd name="connsiteX12" fmla="*/ 744638 w 896698"/>
                                <a:gd name="connsiteY12" fmla="*/ 622860 h 718843"/>
                                <a:gd name="connsiteX13" fmla="*/ 744638 w 896698"/>
                                <a:gd name="connsiteY13" fmla="*/ 538005 h 718843"/>
                                <a:gd name="connsiteX14" fmla="*/ 744659 w 896698"/>
                                <a:gd name="connsiteY14" fmla="*/ 538005 h 718843"/>
                                <a:gd name="connsiteX15" fmla="*/ 744659 w 896698"/>
                                <a:gd name="connsiteY15" fmla="*/ 489003 h 718843"/>
                                <a:gd name="connsiteX16" fmla="*/ 783162 w 896698"/>
                                <a:gd name="connsiteY16" fmla="*/ 489003 h 718843"/>
                                <a:gd name="connsiteX17" fmla="*/ 783162 w 896698"/>
                                <a:gd name="connsiteY17" fmla="*/ 490333 h 718843"/>
                                <a:gd name="connsiteX18" fmla="*/ 791645 w 896698"/>
                                <a:gd name="connsiteY18" fmla="*/ 490333 h 718843"/>
                                <a:gd name="connsiteX19" fmla="*/ 863199 w 896698"/>
                                <a:gd name="connsiteY19" fmla="*/ 418778 h 718843"/>
                                <a:gd name="connsiteX20" fmla="*/ 863199 w 896698"/>
                                <a:gd name="connsiteY20" fmla="*/ 106504 h 718843"/>
                                <a:gd name="connsiteX21" fmla="*/ 791645 w 896698"/>
                                <a:gd name="connsiteY21" fmla="*/ 34949 h 718843"/>
                                <a:gd name="connsiteX22" fmla="*/ 87550 w 896698"/>
                                <a:gd name="connsiteY22" fmla="*/ 0 h 718843"/>
                                <a:gd name="connsiteX23" fmla="*/ 809149 w 896698"/>
                                <a:gd name="connsiteY23" fmla="*/ 0 h 718843"/>
                                <a:gd name="connsiteX24" fmla="*/ 896698 w 896698"/>
                                <a:gd name="connsiteY24" fmla="*/ 87549 h 718843"/>
                                <a:gd name="connsiteX25" fmla="*/ 896698 w 896698"/>
                                <a:gd name="connsiteY25" fmla="*/ 437733 h 718843"/>
                                <a:gd name="connsiteX26" fmla="*/ 809149 w 896698"/>
                                <a:gd name="connsiteY26" fmla="*/ 525281 h 718843"/>
                                <a:gd name="connsiteX27" fmla="*/ 783162 w 896698"/>
                                <a:gd name="connsiteY27" fmla="*/ 525281 h 718843"/>
                                <a:gd name="connsiteX28" fmla="*/ 783162 w 896698"/>
                                <a:gd name="connsiteY28" fmla="*/ 718843 h 718843"/>
                                <a:gd name="connsiteX29" fmla="*/ 589599 w 896698"/>
                                <a:gd name="connsiteY29" fmla="*/ 525281 h 718843"/>
                                <a:gd name="connsiteX30" fmla="*/ 87550 w 896698"/>
                                <a:gd name="connsiteY30" fmla="*/ 525281 h 718843"/>
                                <a:gd name="connsiteX31" fmla="*/ 0 w 896698"/>
                                <a:gd name="connsiteY31" fmla="*/ 437733 h 718843"/>
                                <a:gd name="connsiteX32" fmla="*/ 0 w 896698"/>
                                <a:gd name="connsiteY32" fmla="*/ 87549 h 718843"/>
                                <a:gd name="connsiteX33" fmla="*/ 87550 w 896698"/>
                                <a:gd name="connsiteY33" fmla="*/ 0 h 718843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  <a:cxn ang="0">
                                  <a:pos x="connsiteX9" y="connsiteY9"/>
                                </a:cxn>
                                <a:cxn ang="0">
                                  <a:pos x="connsiteX10" y="connsiteY10"/>
                                </a:cxn>
                                <a:cxn ang="0">
                                  <a:pos x="connsiteX11" y="connsiteY11"/>
                                </a:cxn>
                                <a:cxn ang="0">
                                  <a:pos x="connsiteX12" y="connsiteY12"/>
                                </a:cxn>
                                <a:cxn ang="0">
                                  <a:pos x="connsiteX13" y="connsiteY13"/>
                                </a:cxn>
                                <a:cxn ang="0">
                                  <a:pos x="connsiteX14" y="connsiteY14"/>
                                </a:cxn>
                                <a:cxn ang="0">
                                  <a:pos x="connsiteX15" y="connsiteY15"/>
                                </a:cxn>
                                <a:cxn ang="0">
                                  <a:pos x="connsiteX16" y="connsiteY16"/>
                                </a:cxn>
                                <a:cxn ang="0">
                                  <a:pos x="connsiteX17" y="connsiteY17"/>
                                </a:cxn>
                                <a:cxn ang="0">
                                  <a:pos x="connsiteX18" y="connsiteY18"/>
                                </a:cxn>
                                <a:cxn ang="0">
                                  <a:pos x="connsiteX19" y="connsiteY19"/>
                                </a:cxn>
                                <a:cxn ang="0">
                                  <a:pos x="connsiteX20" y="connsiteY20"/>
                                </a:cxn>
                                <a:cxn ang="0">
                                  <a:pos x="connsiteX21" y="connsiteY21"/>
                                </a:cxn>
                                <a:cxn ang="0">
                                  <a:pos x="connsiteX22" y="connsiteY22"/>
                                </a:cxn>
                                <a:cxn ang="0">
                                  <a:pos x="connsiteX23" y="connsiteY23"/>
                                </a:cxn>
                                <a:cxn ang="0">
                                  <a:pos x="connsiteX24" y="connsiteY24"/>
                                </a:cxn>
                                <a:cxn ang="0">
                                  <a:pos x="connsiteX25" y="connsiteY25"/>
                                </a:cxn>
                                <a:cxn ang="0">
                                  <a:pos x="connsiteX26" y="connsiteY26"/>
                                </a:cxn>
                                <a:cxn ang="0">
                                  <a:pos x="connsiteX27" y="connsiteY27"/>
                                </a:cxn>
                                <a:cxn ang="0">
                                  <a:pos x="connsiteX28" y="connsiteY28"/>
                                </a:cxn>
                                <a:cxn ang="0">
                                  <a:pos x="connsiteX29" y="connsiteY29"/>
                                </a:cxn>
                                <a:cxn ang="0">
                                  <a:pos x="connsiteX30" y="connsiteY30"/>
                                </a:cxn>
                                <a:cxn ang="0">
                                  <a:pos x="connsiteX31" y="connsiteY31"/>
                                </a:cxn>
                                <a:cxn ang="0">
                                  <a:pos x="connsiteX32" y="connsiteY32"/>
                                </a:cxn>
                                <a:cxn ang="0">
                                  <a:pos x="connsiteX33" y="connsiteY33"/>
                                </a:cxn>
                              </a:cxnLst>
                              <a:rect l="l" t="t" r="r" b="b"/>
                              <a:pathLst>
                                <a:path w="896698" h="718843">
                                  <a:moveTo>
                                    <a:pt x="105056" y="34949"/>
                                  </a:moveTo>
                                  <a:cubicBezTo>
                                    <a:pt x="65536" y="34949"/>
                                    <a:pt x="33500" y="66985"/>
                                    <a:pt x="33500" y="106504"/>
                                  </a:cubicBezTo>
                                  <a:lnTo>
                                    <a:pt x="33500" y="418778"/>
                                  </a:lnTo>
                                  <a:cubicBezTo>
                                    <a:pt x="33500" y="458296"/>
                                    <a:pt x="65536" y="490333"/>
                                    <a:pt x="105056" y="490333"/>
                                  </a:cubicBezTo>
                                  <a:lnTo>
                                    <a:pt x="554650" y="490333"/>
                                  </a:lnTo>
                                  <a:lnTo>
                                    <a:pt x="553320" y="489003"/>
                                  </a:lnTo>
                                  <a:lnTo>
                                    <a:pt x="612234" y="489003"/>
                                  </a:lnTo>
                                  <a:lnTo>
                                    <a:pt x="647330" y="524915"/>
                                  </a:lnTo>
                                  <a:lnTo>
                                    <a:pt x="646692" y="524915"/>
                                  </a:lnTo>
                                  <a:lnTo>
                                    <a:pt x="674728" y="552950"/>
                                  </a:lnTo>
                                  <a:lnTo>
                                    <a:pt x="689020" y="567575"/>
                                  </a:lnTo>
                                  <a:lnTo>
                                    <a:pt x="689188" y="567411"/>
                                  </a:lnTo>
                                  <a:lnTo>
                                    <a:pt x="744638" y="622860"/>
                                  </a:lnTo>
                                  <a:lnTo>
                                    <a:pt x="744638" y="538005"/>
                                  </a:lnTo>
                                  <a:lnTo>
                                    <a:pt x="744659" y="538005"/>
                                  </a:lnTo>
                                  <a:lnTo>
                                    <a:pt x="744659" y="489003"/>
                                  </a:lnTo>
                                  <a:lnTo>
                                    <a:pt x="783162" y="489003"/>
                                  </a:lnTo>
                                  <a:lnTo>
                                    <a:pt x="783162" y="490333"/>
                                  </a:lnTo>
                                  <a:lnTo>
                                    <a:pt x="791645" y="490333"/>
                                  </a:lnTo>
                                  <a:cubicBezTo>
                                    <a:pt x="831163" y="490333"/>
                                    <a:pt x="863199" y="458296"/>
                                    <a:pt x="863199" y="418778"/>
                                  </a:cubicBezTo>
                                  <a:lnTo>
                                    <a:pt x="863199" y="106504"/>
                                  </a:lnTo>
                                  <a:cubicBezTo>
                                    <a:pt x="863199" y="66985"/>
                                    <a:pt x="831163" y="34949"/>
                                    <a:pt x="791645" y="34949"/>
                                  </a:cubicBezTo>
                                  <a:close/>
                                  <a:moveTo>
                                    <a:pt x="87550" y="0"/>
                                  </a:moveTo>
                                  <a:lnTo>
                                    <a:pt x="809149" y="0"/>
                                  </a:lnTo>
                                  <a:cubicBezTo>
                                    <a:pt x="857502" y="0"/>
                                    <a:pt x="896698" y="39197"/>
                                    <a:pt x="896698" y="87549"/>
                                  </a:cubicBezTo>
                                  <a:lnTo>
                                    <a:pt x="896698" y="437733"/>
                                  </a:lnTo>
                                  <a:cubicBezTo>
                                    <a:pt x="896698" y="486085"/>
                                    <a:pt x="857502" y="525281"/>
                                    <a:pt x="809149" y="525281"/>
                                  </a:cubicBezTo>
                                  <a:lnTo>
                                    <a:pt x="783162" y="525281"/>
                                  </a:lnTo>
                                  <a:lnTo>
                                    <a:pt x="783162" y="718843"/>
                                  </a:lnTo>
                                  <a:lnTo>
                                    <a:pt x="589599" y="525281"/>
                                  </a:lnTo>
                                  <a:lnTo>
                                    <a:pt x="87550" y="525281"/>
                                  </a:lnTo>
                                  <a:cubicBezTo>
                                    <a:pt x="39198" y="525281"/>
                                    <a:pt x="0" y="486085"/>
                                    <a:pt x="0" y="437733"/>
                                  </a:cubicBezTo>
                                  <a:lnTo>
                                    <a:pt x="0" y="87549"/>
                                  </a:lnTo>
                                  <a:cubicBezTo>
                                    <a:pt x="0" y="39197"/>
                                    <a:pt x="39198" y="0"/>
                                    <a:pt x="87550" y="0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chemeClr val="bg1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wrap="square" rtlCol="0" anchor="ctr">
                            <a:noAutofit/>
                          </wps:bodyPr>
                        </wps:wsp>
                        <wps:wsp>
                          <wps:cNvPr id="41" name="Rectangle: Rounded Corners 41"/>
                          <wps:cNvSpPr/>
                          <wps:spPr>
                            <a:xfrm rot="5400000">
                              <a:off x="1893931" y="3323969"/>
                              <a:ext cx="37516" cy="571283"/>
                            </a:xfrm>
                            <a:prstGeom prst="roundRect">
                              <a:avLst>
                                <a:gd name="adj" fmla="val 50000"/>
                              </a:avLst>
                            </a:prstGeom>
                            <a:solidFill>
                              <a:schemeClr val="bg1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42" name="Rectangle: Rounded Corners 42"/>
                          <wps:cNvSpPr/>
                          <wps:spPr>
                            <a:xfrm rot="5400000">
                              <a:off x="2323943" y="3514398"/>
                              <a:ext cx="37516" cy="190427"/>
                            </a:xfrm>
                            <a:prstGeom prst="roundRect">
                              <a:avLst>
                                <a:gd name="adj" fmla="val 50000"/>
                              </a:avLst>
                            </a:prstGeom>
                            <a:solidFill>
                              <a:schemeClr val="bg1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43" name="Rectangle: Rounded Corners 43"/>
                          <wps:cNvSpPr/>
                          <wps:spPr>
                            <a:xfrm rot="5400000">
                              <a:off x="1703501" y="3604194"/>
                              <a:ext cx="37516" cy="190427"/>
                            </a:xfrm>
                            <a:prstGeom prst="roundRect">
                              <a:avLst>
                                <a:gd name="adj" fmla="val 50000"/>
                              </a:avLst>
                            </a:prstGeom>
                            <a:solidFill>
                              <a:schemeClr val="bg1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44" name="Rectangle: Rounded Corners 44"/>
                          <wps:cNvSpPr/>
                          <wps:spPr>
                            <a:xfrm rot="5400000">
                              <a:off x="1893930" y="3651804"/>
                              <a:ext cx="37516" cy="95214"/>
                            </a:xfrm>
                            <a:prstGeom prst="roundRect">
                              <a:avLst>
                                <a:gd name="adj" fmla="val 50000"/>
                              </a:avLst>
                            </a:prstGeom>
                            <a:solidFill>
                              <a:schemeClr val="bg1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46" name="Rectangle: Rounded Corners 46"/>
                          <wps:cNvSpPr/>
                          <wps:spPr>
                            <a:xfrm rot="5400000">
                              <a:off x="2203864" y="3484693"/>
                              <a:ext cx="38085" cy="430014"/>
                            </a:xfrm>
                            <a:prstGeom prst="roundRect">
                              <a:avLst>
                                <a:gd name="adj" fmla="val 50000"/>
                              </a:avLst>
                            </a:prstGeom>
                            <a:solidFill>
                              <a:schemeClr val="bg1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47" name="Rectangle: Rounded Corners 47"/>
                          <wps:cNvSpPr/>
                          <wps:spPr>
                            <a:xfrm rot="5400000">
                              <a:off x="1893931" y="3499135"/>
                              <a:ext cx="37516" cy="571283"/>
                            </a:xfrm>
                            <a:prstGeom prst="roundRect">
                              <a:avLst>
                                <a:gd name="adj" fmla="val 50000"/>
                              </a:avLst>
                            </a:prstGeom>
                            <a:solidFill>
                              <a:schemeClr val="bg1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48" name="Rectangle: Rounded Corners 48"/>
                          <wps:cNvSpPr/>
                          <wps:spPr>
                            <a:xfrm rot="5400000">
                              <a:off x="2323943" y="3689565"/>
                              <a:ext cx="37516" cy="190427"/>
                            </a:xfrm>
                            <a:prstGeom prst="roundRect">
                              <a:avLst>
                                <a:gd name="adj" fmla="val 50000"/>
                              </a:avLst>
                            </a:prstGeom>
                            <a:solidFill>
                              <a:schemeClr val="bg1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49" name="Rectangle: Rounded Corners 49"/>
                          <wps:cNvSpPr/>
                          <wps:spPr>
                            <a:xfrm rot="5400000">
                              <a:off x="1703501" y="3777073"/>
                              <a:ext cx="37516" cy="190427"/>
                            </a:xfrm>
                            <a:prstGeom prst="roundRect">
                              <a:avLst>
                                <a:gd name="adj" fmla="val 50000"/>
                              </a:avLst>
                            </a:prstGeom>
                            <a:solidFill>
                              <a:schemeClr val="bg1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50" name="Rectangle: Rounded Corners 50"/>
                          <wps:cNvSpPr/>
                          <wps:spPr>
                            <a:xfrm rot="5400000">
                              <a:off x="1893930" y="3824684"/>
                              <a:ext cx="37516" cy="95214"/>
                            </a:xfrm>
                            <a:prstGeom prst="roundRect">
                              <a:avLst>
                                <a:gd name="adj" fmla="val 50000"/>
                              </a:avLst>
                            </a:prstGeom>
                            <a:solidFill>
                              <a:schemeClr val="bg1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51" name="Rectangle: Rounded Corners 51"/>
                          <wps:cNvSpPr/>
                          <wps:spPr>
                            <a:xfrm rot="5400000">
                              <a:off x="2203864" y="3657572"/>
                              <a:ext cx="38085" cy="430014"/>
                            </a:xfrm>
                            <a:prstGeom prst="roundRect">
                              <a:avLst>
                                <a:gd name="adj" fmla="val 50000"/>
                              </a:avLst>
                            </a:prstGeom>
                            <a:solidFill>
                              <a:schemeClr val="bg1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65CAFAD7" id="Group 32" o:spid="_x0000_s1033" style="width:468.15pt;height:39.75pt;mso-position-horizontal-relative:char;mso-position-vertical-relative:line" coordsize="60883,5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">
                <v:group id="Group 33" o:spid="_x0000_s1034" style="position:absolute;width:60883;height:5050" coordorigin=",159" coordsize="60891,50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">
                  <v:group id="Group 34" o:spid="_x0000_s1035" style="position:absolute;left:45321;top:159;width:15570;height:5058" coordorigin="37598,223" coordsize="22714,71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">
                    <v:roundrect id="Rectangle: Rounded Corners 55" o:spid="_x0000_s1036" alt="&quot;&quot;" style="position:absolute;left:37598;top:223;width:22715;height:7110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" fillcolor="#00b0f0" stroked="f" strokeweight="1pt">
                      <v:stroke joinstyle="miter"/>
                      <v:textbox>
                        <w:txbxContent>
                          <w:p w14:paraId="6CBB5FCD" w14:textId="77777777" w:rsidR="009579D6" w:rsidRPr="00D60FDE" w:rsidRDefault="009579D6" w:rsidP="009579D6">
                            <w:pPr>
                              <w:jc w:val="both"/>
                              <w:rPr>
                                <w:rFonts w:ascii="Adobe Arabic" w:hAnsi="Adobe Arabic" w:cs="Adobe Arabic"/>
                                <w:b/>
                                <w:bCs/>
                                <w:sz w:val="36"/>
                                <w:szCs w:val="36"/>
                                <w:rtl/>
                                <w:lang w:bidi="ar-SY"/>
                              </w:rPr>
                            </w:pPr>
                            <w:r w:rsidRPr="00D60FDE">
                              <w:rPr>
                                <w:rFonts w:ascii="Adobe Arabic" w:hAnsi="Adobe Arabic" w:cs="Adobe Arabic"/>
                                <w:b/>
                                <w:bCs/>
                                <w:sz w:val="36"/>
                                <w:szCs w:val="36"/>
                                <w:rtl/>
                                <w:lang w:bidi="ar-SY"/>
                              </w:rPr>
                              <w:t xml:space="preserve">        </w:t>
                            </w:r>
                            <w:r>
                              <w:rPr>
                                <w:rFonts w:ascii="Adobe Arabic" w:hAnsi="Adobe Arabic" w:cs="Adobe Arabic" w:hint="cs"/>
                                <w:b/>
                                <w:bCs/>
                                <w:sz w:val="36"/>
                                <w:szCs w:val="36"/>
                                <w:rtl/>
                                <w:lang w:bidi="ar-SY"/>
                              </w:rPr>
                              <w:t>تمرين:</w:t>
                            </w:r>
                          </w:p>
                          <w:p w14:paraId="6B573813" w14:textId="77777777" w:rsidR="009579D6" w:rsidRPr="00D60FDE" w:rsidRDefault="009579D6" w:rsidP="009579D6">
                            <w:pPr>
                              <w:jc w:val="left"/>
                              <w:rPr>
                                <w:rFonts w:ascii="Adobe Arabic" w:hAnsi="Adobe Arabic" w:cs="Adobe Arabic"/>
                                <w:b/>
                                <w:bCs/>
                                <w:sz w:val="32"/>
                                <w:szCs w:val="36"/>
                              </w:rPr>
                            </w:pPr>
                          </w:p>
                        </w:txbxContent>
                      </v:textbox>
                    </v:roundrect>
                    <v:oval id="Oval 61" o:spid="_x0000_s1037" alt="&quot;&quot;" style="position:absolute;left:53438;top:734;width:5715;height:57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" fillcolor="#272727 [2749]" stroked="f" strokeweight="1pt">
                      <v:stroke joinstyle="miter"/>
                      <v:shadow on="t" color="black" opacity="26214f" origin=",-.5" offset="0,3pt"/>
                    </v:oval>
                  </v:group>
                  <v:rect id="Rectangle 38" o:spid="_x0000_s1038" style="position:absolute;top:4929;width:50142;height:28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" fillcolor="#00b0f0" stroked="f" strokeweight="1pt"/>
                </v:group>
                <v:group id="Group 227" o:spid="_x0000_s1039" style="position:absolute;left:56772;top:1605;width:2465;height:1976" coordorigin="15206,34439" coordsize="10267,8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">
                  <v:shape id="Freeform: Shape 40" o:spid="_x0000_s1040" style="position:absolute;left:15206;top:34439;width:10267;height:8231;visibility:visible;mso-wrap-style:square;v-text-anchor:middle" coordsize="896698,7188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" path="m105056,34949v-39520,,-71556,32036,-71556,71555l33500,418778v,39518,32036,71555,71556,71555l554650,490333r-1330,-1330l612234,489003r35096,35912l646692,524915r28036,28035l689020,567575r168,-164l744638,622860r,-84855l744659,538005r,-49002l783162,489003r,1330l791645,490333v39518,,71554,-32037,71554,-71555l863199,106504v,-39519,-32036,-71555,-71554,-71555l105056,34949xm87550,l809149,v48353,,87549,39197,87549,87549l896698,437733v,48352,-39196,87548,-87549,87548l783162,525281r,193562l589599,525281r-502049,c39198,525281,,486085,,437733l,87549c,39197,39198,,87550,xe" fillcolor="white [3212]" stroked="f" strokeweight="1pt">
                    <v:stroke joinstyle="miter"/>
                    <v:path arrowok="t" o:connecttype="custom" o:connectlocs="120289,40017;38358,121947;38358,479501;120289,561432;635075,561432;633552,559909;701008,559909;741193,601028;740463,601028;772564,633128;788929,649874;789121,649686;852611,713175;852611,616016;852635,616016;852635,559909;896721,559909;896721,561432;906434,561432;988364,479501;988364,121947;906434,40017;100245,0;926476,0;1026720,100244;1026720,501205;926476,601447;896721,601447;896721,823076;675091,601447;100245,601447;0,501205;0,100244;100245,0" o:connectangles="0,0,0,0,0,0,0,0,0,0,0,0,0,0,0,0,0,0,0,0,0,0,0,0,0,0,0,0,0,0,0,0,0,0"/>
                  </v:shape>
                  <v:roundrect id="Rectangle: Rounded Corners 41" o:spid="_x0000_s1041" style="position:absolute;left:18939;top:33239;width:375;height:5713;rotation:90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" fillcolor="white [3212]" stroked="f" strokeweight="1pt">
                    <v:stroke joinstyle="miter"/>
                  </v:roundrect>
                  <v:roundrect id="Rectangle: Rounded Corners 42" o:spid="_x0000_s1042" style="position:absolute;left:23239;top:35143;width:375;height:1905;rotation:90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" fillcolor="white [3212]" stroked="f" strokeweight="1pt">
                    <v:stroke joinstyle="miter"/>
                  </v:roundrect>
                  <v:roundrect id="Rectangle: Rounded Corners 43" o:spid="_x0000_s1043" style="position:absolute;left:17034;top:36042;width:375;height:1904;rotation:90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" fillcolor="white [3212]" stroked="f" strokeweight="1pt">
                    <v:stroke joinstyle="miter"/>
                  </v:roundrect>
                  <v:roundrect id="Rectangle: Rounded Corners 44" o:spid="_x0000_s1044" style="position:absolute;left:18938;top:36518;width:375;height:952;rotation:90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" fillcolor="white [3212]" stroked="f" strokeweight="1pt">
                    <v:stroke joinstyle="miter"/>
                  </v:roundrect>
                  <v:roundrect id="Rectangle: Rounded Corners 46" o:spid="_x0000_s1045" style="position:absolute;left:22038;top:34847;width:381;height:4300;rotation:90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" fillcolor="white [3212]" stroked="f" strokeweight="1pt">
                    <v:stroke joinstyle="miter"/>
                  </v:roundrect>
                  <v:roundrect id="Rectangle: Rounded Corners 47" o:spid="_x0000_s1046" style="position:absolute;left:18939;top:34991;width:375;height:5713;rotation:90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" fillcolor="white [3212]" stroked="f" strokeweight="1pt">
                    <v:stroke joinstyle="miter"/>
                  </v:roundrect>
                  <v:roundrect id="Rectangle: Rounded Corners 48" o:spid="_x0000_s1047" style="position:absolute;left:23239;top:36895;width:375;height:1905;rotation:90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" fillcolor="white [3212]" stroked="f" strokeweight="1pt">
                    <v:stroke joinstyle="miter"/>
                  </v:roundrect>
                  <v:roundrect id="Rectangle: Rounded Corners 49" o:spid="_x0000_s1048" style="position:absolute;left:17034;top:37771;width:375;height:1904;rotation:90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" fillcolor="white [3212]" stroked="f" strokeweight="1pt">
                    <v:stroke joinstyle="miter"/>
                  </v:roundrect>
                  <v:roundrect id="Rectangle: Rounded Corners 50" o:spid="_x0000_s1049" style="position:absolute;left:18938;top:38247;width:375;height:952;rotation:90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" fillcolor="white [3212]" stroked="f" strokeweight="1pt">
                    <v:stroke joinstyle="miter"/>
                  </v:roundrect>
                  <v:roundrect id="Rectangle: Rounded Corners 51" o:spid="_x0000_s1050" style="position:absolute;left:22038;top:36576;width:381;height:4300;rotation:90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" fillcolor="white [3212]" stroked="f" strokeweight="1pt">
                    <v:stroke joinstyle="miter"/>
                  </v:roundrect>
                </v:group>
                <w10:anchorlock/>
              </v:group>
            </w:pict>
          </mc:Fallback>
        </mc:AlternateContent>
      </w:r>
    </w:p>
    <w:p w14:paraId="50B8CC48" w14:textId="631F54EC" w:rsidR="0048371F" w:rsidRDefault="0067126E" w:rsidP="009579D6">
      <w:pPr>
        <w:spacing w:line="276" w:lineRule="auto"/>
        <w:jc w:val="center"/>
        <w:rPr>
          <w:rFonts w:ascii="Adobe Arabic" w:hAnsi="Adobe Arabic" w:cs="Adobe Arabic"/>
          <w:sz w:val="40"/>
          <w:szCs w:val="44"/>
          <w:rtl/>
        </w:rPr>
      </w:pPr>
      <w:hyperlink r:id="rId17" w:history="1">
        <w:r w:rsidR="00487A4A" w:rsidRPr="0067126E">
          <w:rPr>
            <w:rStyle w:val="Hyperlink"/>
            <w:rFonts w:ascii="Adobe Arabic" w:hAnsi="Adobe Arabic" w:cs="Adobe Arabic"/>
            <w:sz w:val="40"/>
            <w:szCs w:val="44"/>
            <w:rtl/>
          </w:rPr>
          <w:t xml:space="preserve">من خلال فهمك لأهمية واجبات القيادة تحدث عنه </w:t>
        </w:r>
        <w:r w:rsidR="0048371F" w:rsidRPr="0067126E">
          <w:rPr>
            <w:rStyle w:val="Hyperlink"/>
            <w:rFonts w:ascii="Adobe Arabic" w:hAnsi="Adobe Arabic" w:cs="Adobe Arabic" w:hint="cs"/>
            <w:sz w:val="40"/>
            <w:szCs w:val="44"/>
            <w:rtl/>
          </w:rPr>
          <w:t>؟</w:t>
        </w:r>
      </w:hyperlink>
    </w:p>
    <w:p w14:paraId="5C81C5B0" w14:textId="77777777" w:rsidR="0048371F" w:rsidRPr="0048371F" w:rsidRDefault="0048371F" w:rsidP="0048371F">
      <w:pPr>
        <w:spacing w:line="276" w:lineRule="auto"/>
        <w:ind w:left="-897"/>
        <w:jc w:val="center"/>
        <w:rPr>
          <w:rFonts w:ascii="Adobe Arabic" w:hAnsi="Adobe Arabic" w:cs="Adobe Arabic"/>
          <w:sz w:val="40"/>
          <w:szCs w:val="44"/>
          <w:rtl/>
        </w:rPr>
      </w:pPr>
      <w:r>
        <w:rPr>
          <w:noProof/>
        </w:rPr>
        <mc:AlternateContent>
          <mc:Choice Requires="wps">
            <w:drawing>
              <wp:inline distT="0" distB="0" distL="0" distR="0" wp14:anchorId="78E102C1" wp14:editId="6B339F92">
                <wp:extent cx="6772275" cy="6877050"/>
                <wp:effectExtent l="0" t="0" r="28575" b="19050"/>
                <wp:docPr id="1815" name="Rectangle: Rounded Corners 18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72275" cy="68770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accent4">
                            <a:lumMod val="20000"/>
                            <a:lumOff val="80000"/>
                          </a:schemeClr>
                        </a:solidFill>
                        <a:ln w="12700">
                          <a:solidFill>
                            <a:srgbClr val="FFC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E4325E6" w14:textId="77777777"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3111CE02" w14:textId="77777777"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1318FA52" w14:textId="77777777"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4047DC3A" w14:textId="77777777"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1FD87F01" w14:textId="77777777"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4F8D0C59" w14:textId="77777777"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711F9B01" w14:textId="77777777"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648A6C0C" w14:textId="77777777"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2D5FFDC6" w14:textId="77777777"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5697609B" w14:textId="77777777"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086205AF" w14:textId="77777777"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3380C937" w14:textId="77777777"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6EB4171F" w14:textId="77777777"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0DE7FFCB" w14:textId="77777777"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184CC838" w14:textId="77777777"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54A9CC08" w14:textId="77777777"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110537E2" w14:textId="77777777"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103D9EF0" w14:textId="77777777"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27071BC1" w14:textId="77777777"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56C0884A" w14:textId="77777777"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33395C2B" w14:textId="77777777"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3A91BCEE" w14:textId="77777777"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0409D21A" w14:textId="77777777"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07CDE88B" w14:textId="77777777"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015EDFB6" w14:textId="77777777"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2FB8F9F9" w14:textId="77777777"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665A896B" w14:textId="77777777" w:rsidR="0048371F" w:rsidRDefault="0048371F" w:rsidP="0048371F">
                            <w:pPr>
                              <w:jc w:val="center"/>
                              <w:rPr>
                                <w:sz w:val="22"/>
                                <w:szCs w:val="28"/>
                                <w:rtl/>
                                <w:lang w:bidi="ar-SY"/>
                              </w:rPr>
                            </w:pPr>
                          </w:p>
                        </w:txbxContent>
                      </wps:txbx>
                      <wps:bodyPr rot="0" vert="horz" wrap="square" lIns="0" tIns="108000" rIns="0" bIns="45720" anchor="ctr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oundrect w14:anchorId="78E102C1" id="Rectangle: Rounded Corners 1815" o:spid="_x0000_s1051" style="width:533.25pt;height:541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" fillcolor="#fff2cc [663]" strokecolor="#ffc000" strokeweight="1pt">
                <v:stroke joinstyle="miter"/>
                <v:textbox inset="0,3mm,0">
                  <w:txbxContent>
                    <w:p w14:paraId="3E4325E6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3111CE02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1318FA52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4047DC3A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1FD87F01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4F8D0C59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711F9B01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648A6C0C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2D5FFDC6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5697609B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086205AF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3380C937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6EB4171F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0DE7FFCB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184CC838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54A9CC08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110537E2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103D9EF0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27071BC1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56C0884A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33395C2B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3A91BCEE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0409D21A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07CDE88B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015EDFB6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2FB8F9F9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665A896B" w14:textId="77777777" w:rsidR="0048371F" w:rsidRDefault="0048371F" w:rsidP="0048371F">
                      <w:pPr>
                        <w:jc w:val="center"/>
                        <w:rPr>
                          <w:sz w:val="22"/>
                          <w:szCs w:val="28"/>
                          <w:rtl/>
                          <w:lang w:bidi="ar-SY"/>
                        </w:rPr>
                      </w:pPr>
                    </w:p>
                  </w:txbxContent>
                </v:textbox>
                <w10:anchorlock/>
              </v:roundrect>
            </w:pict>
          </mc:Fallback>
        </mc:AlternateContent>
      </w:r>
    </w:p>
    <w:p w14:paraId="7989E17A" w14:textId="77777777" w:rsidR="009579D6" w:rsidRDefault="009579D6" w:rsidP="009579D6">
      <w:pPr>
        <w:spacing w:line="276" w:lineRule="auto"/>
        <w:jc w:val="center"/>
        <w:rPr>
          <w:sz w:val="40"/>
          <w:szCs w:val="44"/>
          <w:rtl/>
          <w:lang w:bidi="ar-SY"/>
        </w:rPr>
      </w:pPr>
      <w:r>
        <w:rPr>
          <w:rFonts w:ascii="Adobe Arabic" w:hAnsi="Adobe Arabic" w:cs="Adobe Arabic"/>
          <w:b/>
          <w:bCs/>
          <w:noProof/>
          <w:color w:val="002060"/>
          <w:sz w:val="54"/>
          <w:szCs w:val="54"/>
        </w:rPr>
        <w:lastRenderedPageBreak/>
        <mc:AlternateContent>
          <mc:Choice Requires="wpg">
            <w:drawing>
              <wp:inline distT="0" distB="0" distL="0" distR="0" wp14:anchorId="367D8ED0" wp14:editId="09DC9543">
                <wp:extent cx="3432864" cy="816291"/>
                <wp:effectExtent l="76200" t="38100" r="53340" b="41275"/>
                <wp:docPr id="768434" name="Group 76843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432864" cy="816291"/>
                          <a:chOff x="1809974" y="-895921"/>
                          <a:chExt cx="3432983" cy="824318"/>
                        </a:xfrm>
                      </wpg:grpSpPr>
                      <wps:wsp>
                        <wps:cNvPr id="768435" name="Rectangle 768435"/>
                        <wps:cNvSpPr/>
                        <wps:spPr>
                          <a:xfrm>
                            <a:off x="2325455" y="-895921"/>
                            <a:ext cx="2426601" cy="800101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noFill/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29B32F96" w14:textId="77777777" w:rsidR="009579D6" w:rsidRPr="00415CB0" w:rsidRDefault="009579D6" w:rsidP="009579D6">
                              <w:pPr>
                                <w:spacing w:line="240" w:lineRule="auto"/>
                                <w:jc w:val="center"/>
                                <w:rPr>
                                  <w:rFonts w:ascii="Adobe Arabic" w:hAnsi="Adobe Arabic" w:cs="Adobe Arabic"/>
                                  <w:b/>
                                  <w:bCs/>
                                  <w:color w:val="002060"/>
                                  <w:sz w:val="44"/>
                                  <w:szCs w:val="44"/>
                                  <w:rtl/>
                                  <w:lang w:bidi="ar-EG"/>
                                  <w14:textOutline w14:w="6731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415CB0">
                                <w:rPr>
                                  <w:rFonts w:ascii="Adobe Arabic" w:hAnsi="Adobe Arabic" w:cs="Adobe Arabic" w:hint="cs"/>
                                  <w:b/>
                                  <w:bCs/>
                                  <w:color w:val="002060"/>
                                  <w:sz w:val="44"/>
                                  <w:szCs w:val="44"/>
                                  <w:rtl/>
                                  <w:lang w:bidi="ar-EG"/>
                                  <w14:textOutline w14:w="6731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اليوم التدريبي الأول</w:t>
                              </w:r>
                              <w:r w:rsidRPr="00415CB0">
                                <w:rPr>
                                  <w:rFonts w:ascii="Adobe Arabic" w:hAnsi="Adobe Arabic" w:cs="Adobe Arabic"/>
                                  <w:b/>
                                  <w:bCs/>
                                  <w:color w:val="002060"/>
                                  <w:sz w:val="44"/>
                                  <w:szCs w:val="44"/>
                                  <w:rtl/>
                                  <w:lang w:bidi="ar-EG"/>
                                  <w14:textOutline w14:w="6731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br/>
                              </w:r>
                              <w:r w:rsidRPr="00415CB0">
                                <w:rPr>
                                  <w:rFonts w:ascii="Adobe Arabic" w:hAnsi="Adobe Arabic" w:cs="Adobe Arabic" w:hint="cs"/>
                                  <w:b/>
                                  <w:bCs/>
                                  <w:color w:val="002060"/>
                                  <w:sz w:val="44"/>
                                  <w:szCs w:val="44"/>
                                  <w:rtl/>
                                  <w:lang w:bidi="ar-EG"/>
                                  <w14:textOutline w14:w="6731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الجلسة </w:t>
                              </w:r>
                              <w:r>
                                <w:rPr>
                                  <w:rFonts w:ascii="Adobe Arabic" w:hAnsi="Adobe Arabic" w:cs="Adobe Arabic" w:hint="cs"/>
                                  <w:b/>
                                  <w:bCs/>
                                  <w:color w:val="002060"/>
                                  <w:sz w:val="44"/>
                                  <w:szCs w:val="44"/>
                                  <w:rtl/>
                                  <w:lang w:bidi="ar-EG"/>
                                  <w14:textOutline w14:w="6731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الثانية</w:t>
                              </w:r>
                              <w:r w:rsidRPr="00415CB0">
                                <w:rPr>
                                  <w:rFonts w:ascii="Adobe Arabic" w:hAnsi="Adobe Arabic" w:cs="Adobe Arabic" w:hint="cs"/>
                                  <w:b/>
                                  <w:bCs/>
                                  <w:color w:val="002060"/>
                                  <w:sz w:val="44"/>
                                  <w:szCs w:val="44"/>
                                  <w:rtl/>
                                  <w:lang w:bidi="ar-EG"/>
                                  <w14:textOutline w14:w="6731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768436" name="Picture 768436"/>
                          <pic:cNvPicPr>
                            <a:picLocks noChangeAspect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636553">
                            <a:off x="4677524" y="-892881"/>
                            <a:ext cx="565433" cy="821278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768437" name="Picture 768437"/>
                          <pic:cNvPicPr>
                            <a:picLocks noChangeAspect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20963447" flipH="1">
                            <a:off x="1809974" y="-892894"/>
                            <a:ext cx="565433" cy="821278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w14:anchorId="367D8ED0" id="Group 768434" o:spid="_x0000_s1052" style="width:270.3pt;height:64.25pt;mso-position-horizontal-relative:char;mso-position-vertical-relative:line" coordorigin="18099,-8959" coordsize="34329,824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">
                <v:rect id="Rectangle 768435" o:spid="_x0000_s1053" style="position:absolute;left:23254;top:-8959;width:24266;height:800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" filled="f" stroked="f" strokeweight="1pt">
                  <v:textbox>
                    <w:txbxContent>
                      <w:p w14:paraId="29B32F96" w14:textId="77777777" w:rsidR="009579D6" w:rsidRPr="00415CB0" w:rsidRDefault="009579D6" w:rsidP="009579D6">
                        <w:pPr>
                          <w:spacing w:line="240" w:lineRule="auto"/>
                          <w:jc w:val="center"/>
                          <w:rPr>
                            <w:rFonts w:ascii="Adobe Arabic" w:hAnsi="Adobe Arabic" w:cs="Adobe Arabic"/>
                            <w:b/>
                            <w:bCs/>
                            <w:color w:val="002060"/>
                            <w:sz w:val="44"/>
                            <w:szCs w:val="44"/>
                            <w:rtl/>
                            <w:lang w:bidi="ar-EG"/>
                            <w14:textOutline w14:w="6731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415CB0">
                          <w:rPr>
                            <w:rFonts w:ascii="Adobe Arabic" w:hAnsi="Adobe Arabic" w:cs="Adobe Arabic" w:hint="cs"/>
                            <w:b/>
                            <w:bCs/>
                            <w:color w:val="002060"/>
                            <w:sz w:val="44"/>
                            <w:szCs w:val="44"/>
                            <w:rtl/>
                            <w:lang w:bidi="ar-EG"/>
                            <w14:textOutline w14:w="6731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اليوم التدريبي الأول</w:t>
                        </w:r>
                        <w:r w:rsidRPr="00415CB0">
                          <w:rPr>
                            <w:rFonts w:ascii="Adobe Arabic" w:hAnsi="Adobe Arabic" w:cs="Adobe Arabic"/>
                            <w:b/>
                            <w:bCs/>
                            <w:color w:val="002060"/>
                            <w:sz w:val="44"/>
                            <w:szCs w:val="44"/>
                            <w:rtl/>
                            <w:lang w:bidi="ar-EG"/>
                            <w14:textOutline w14:w="6731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br/>
                        </w:r>
                        <w:r w:rsidRPr="00415CB0">
                          <w:rPr>
                            <w:rFonts w:ascii="Adobe Arabic" w:hAnsi="Adobe Arabic" w:cs="Adobe Arabic" w:hint="cs"/>
                            <w:b/>
                            <w:bCs/>
                            <w:color w:val="002060"/>
                            <w:sz w:val="44"/>
                            <w:szCs w:val="44"/>
                            <w:rtl/>
                            <w:lang w:bidi="ar-EG"/>
                            <w14:textOutline w14:w="6731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الجلسة </w:t>
                        </w:r>
                        <w:r>
                          <w:rPr>
                            <w:rFonts w:ascii="Adobe Arabic" w:hAnsi="Adobe Arabic" w:cs="Adobe Arabic" w:hint="cs"/>
                            <w:b/>
                            <w:bCs/>
                            <w:color w:val="002060"/>
                            <w:sz w:val="44"/>
                            <w:szCs w:val="44"/>
                            <w:rtl/>
                            <w:lang w:bidi="ar-EG"/>
                            <w14:textOutline w14:w="6731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الثانية</w:t>
                        </w:r>
                        <w:r w:rsidRPr="00415CB0">
                          <w:rPr>
                            <w:rFonts w:ascii="Adobe Arabic" w:hAnsi="Adobe Arabic" w:cs="Adobe Arabic" w:hint="cs"/>
                            <w:b/>
                            <w:bCs/>
                            <w:color w:val="002060"/>
                            <w:sz w:val="44"/>
                            <w:szCs w:val="44"/>
                            <w:rtl/>
                            <w:lang w:bidi="ar-EG"/>
                            <w14:textOutline w14:w="6731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Picture 768436" o:spid="_x0000_s1054" type="#_x0000_t75" style="position:absolute;left:46775;top:-8928;width:5654;height:8212;rotation:695286fd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">
                  <v:imagedata r:id="rId16" o:title=""/>
                </v:shape>
                <v:shape id="Picture 768437" o:spid="_x0000_s1055" type="#_x0000_t75" style="position:absolute;left:18099;top:-8928;width:5655;height:8212;rotation:695286fd;flip:x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">
                  <v:imagedata r:id="rId16" o:title=""/>
                </v:shape>
                <w10:anchorlock/>
              </v:group>
            </w:pict>
          </mc:Fallback>
        </mc:AlternateContent>
      </w:r>
    </w:p>
    <w:p w14:paraId="399BFEC8" w14:textId="77777777" w:rsidR="009579D6" w:rsidRDefault="009579D6" w:rsidP="009579D6">
      <w:pPr>
        <w:spacing w:line="276" w:lineRule="auto"/>
        <w:jc w:val="center"/>
        <w:rPr>
          <w:sz w:val="40"/>
          <w:szCs w:val="44"/>
          <w:rtl/>
          <w:lang w:bidi="ar-SY"/>
        </w:rPr>
      </w:pPr>
      <w:r>
        <w:rPr>
          <w:noProof/>
          <w:rtl/>
        </w:rPr>
        <mc:AlternateContent>
          <mc:Choice Requires="wpg">
            <w:drawing>
              <wp:inline distT="0" distB="0" distL="0" distR="0" wp14:anchorId="6E56DAB1" wp14:editId="1510B0B7">
                <wp:extent cx="5945506" cy="505014"/>
                <wp:effectExtent l="0" t="0" r="0" b="28575"/>
                <wp:docPr id="768438" name="Group 76843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45506" cy="505014"/>
                          <a:chOff x="0" y="0"/>
                          <a:chExt cx="6088381" cy="505014"/>
                        </a:xfrm>
                      </wpg:grpSpPr>
                      <wpg:grpSp>
                        <wpg:cNvPr id="768439" name="Group 768439"/>
                        <wpg:cNvGrpSpPr/>
                        <wpg:grpSpPr>
                          <a:xfrm>
                            <a:off x="0" y="0"/>
                            <a:ext cx="6088381" cy="505014"/>
                            <a:chOff x="0" y="15912"/>
                            <a:chExt cx="6089113" cy="505882"/>
                          </a:xfrm>
                        </wpg:grpSpPr>
                        <wpg:grpSp>
                          <wpg:cNvPr id="768440" name="Group 768440"/>
                          <wpg:cNvGrpSpPr/>
                          <wpg:grpSpPr>
                            <a:xfrm>
                              <a:off x="4532132" y="15912"/>
                              <a:ext cx="1556981" cy="505840"/>
                              <a:chOff x="3759879" y="22367"/>
                              <a:chExt cx="2271470" cy="711023"/>
                            </a:xfrm>
                          </wpg:grpSpPr>
                          <wps:wsp>
                            <wps:cNvPr id="768442" name="Rectangle: Rounded Corners 55">
                              <a:extLst>
                                <a:ext uri="{C183D7F6-B498-43B3-948B-1728B52AA6E4}">
                                  <adec:decorative xmlns:adec="http://schemas.microsoft.com/office/drawing/2017/decorative" val="1"/>
                                </a:ext>
                              </a:extLst>
                            </wps:cNvPr>
                            <wps:cNvSpPr/>
                            <wps:spPr>
                              <a:xfrm>
                                <a:off x="3759879" y="22367"/>
                                <a:ext cx="2271470" cy="711023"/>
                              </a:xfrm>
                              <a:prstGeom prst="roundRect">
                                <a:avLst>
                                  <a:gd name="adj" fmla="val 50000"/>
                                </a:avLst>
                              </a:prstGeom>
                              <a:solidFill>
                                <a:srgbClr val="00B0F0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9912A2D" w14:textId="77777777" w:rsidR="009579D6" w:rsidRPr="00D60FDE" w:rsidRDefault="009579D6" w:rsidP="009579D6">
                                  <w:pPr>
                                    <w:jc w:val="both"/>
                                    <w:rPr>
                                      <w:rFonts w:ascii="Adobe Arabic" w:hAnsi="Adobe Arabic" w:cs="Adobe Arabic"/>
                                      <w:b/>
                                      <w:bCs/>
                                      <w:sz w:val="36"/>
                                      <w:szCs w:val="36"/>
                                      <w:rtl/>
                                      <w:lang w:bidi="ar-SY"/>
                                    </w:rPr>
                                  </w:pPr>
                                  <w:r w:rsidRPr="00D60FDE">
                                    <w:rPr>
                                      <w:rFonts w:ascii="Adobe Arabic" w:hAnsi="Adobe Arabic" w:cs="Adobe Arabic"/>
                                      <w:b/>
                                      <w:bCs/>
                                      <w:sz w:val="36"/>
                                      <w:szCs w:val="36"/>
                                      <w:rtl/>
                                      <w:lang w:bidi="ar-SY"/>
                                    </w:rPr>
                                    <w:t xml:space="preserve">        </w:t>
                                  </w:r>
                                  <w:r>
                                    <w:rPr>
                                      <w:rFonts w:ascii="Adobe Arabic" w:hAnsi="Adobe Arabic" w:cs="Adobe Arabic" w:hint="cs"/>
                                      <w:b/>
                                      <w:bCs/>
                                      <w:sz w:val="36"/>
                                      <w:szCs w:val="36"/>
                                      <w:rtl/>
                                      <w:lang w:bidi="ar-SY"/>
                                    </w:rPr>
                                    <w:t>تمرين:</w:t>
                                  </w:r>
                                </w:p>
                                <w:p w14:paraId="610BE8B9" w14:textId="77777777" w:rsidR="009579D6" w:rsidRPr="00D60FDE" w:rsidRDefault="009579D6" w:rsidP="009579D6">
                                  <w:pPr>
                                    <w:jc w:val="left"/>
                                    <w:rPr>
                                      <w:rFonts w:ascii="Adobe Arabic" w:hAnsi="Adobe Arabic" w:cs="Adobe Arabic"/>
                                      <w:b/>
                                      <w:bCs/>
                                      <w:sz w:val="32"/>
                                      <w:szCs w:val="36"/>
                                    </w:rPr>
                                  </w:pPr>
                                </w:p>
                              </w:txbxContent>
                            </wps:txbx>
                            <wps:bodyPr rtlCol="0" anchor="ctr"/>
                          </wps:wsp>
                          <wps:wsp>
                            <wps:cNvPr id="768443" name="Oval 61">
                              <a:extLst>
                                <a:ext uri="{C183D7F6-B498-43B3-948B-1728B52AA6E4}">
                                  <adec:decorative xmlns:adec="http://schemas.microsoft.com/office/drawing/2017/decorative" val="1"/>
                                </a:ext>
                              </a:extLst>
                            </wps:cNvPr>
                            <wps:cNvSpPr/>
                            <wps:spPr>
                              <a:xfrm>
                                <a:off x="5343834" y="73441"/>
                                <a:ext cx="571500" cy="571497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tx1">
                                  <a:lumMod val="85000"/>
                                  <a:lumOff val="15000"/>
                                </a:schemeClr>
                              </a:solidFill>
                              <a:ln>
                                <a:noFill/>
                              </a:ln>
                              <a:effectLst>
                                <a:outerShdw blurRad="50800" dist="38100" dir="5400000" algn="t" rotWithShape="0">
                                  <a:prstClr val="black">
                                    <a:alpha val="40000"/>
                                  </a:prstClr>
                                </a:outerShdw>
                              </a:effectLst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</wpg:grpSp>
                        <wps:wsp>
                          <wps:cNvPr id="768447" name="Rectangle 768447"/>
                          <wps:cNvSpPr/>
                          <wps:spPr>
                            <a:xfrm>
                              <a:off x="0" y="492994"/>
                              <a:ext cx="5014257" cy="28800"/>
                            </a:xfrm>
                            <a:prstGeom prst="rect">
                              <a:avLst/>
                            </a:prstGeom>
                            <a:solidFill>
                              <a:srgbClr val="00B0F0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192" name="Group 227"/>
                        <wpg:cNvGrpSpPr/>
                        <wpg:grpSpPr>
                          <a:xfrm>
                            <a:off x="5677231" y="160517"/>
                            <a:ext cx="246491" cy="197662"/>
                            <a:chOff x="1520617" y="3443952"/>
                            <a:chExt cx="1026720" cy="823076"/>
                          </a:xfrm>
                          <a:solidFill>
                            <a:srgbClr val="FFC000"/>
                          </a:solidFill>
                        </wpg:grpSpPr>
                        <wps:wsp>
                          <wps:cNvPr id="193" name="Freeform: Shape 193"/>
                          <wps:cNvSpPr/>
                          <wps:spPr>
                            <a:xfrm>
                              <a:off x="1520617" y="3443952"/>
                              <a:ext cx="1026720" cy="823076"/>
                            </a:xfrm>
                            <a:custGeom>
                              <a:avLst/>
                              <a:gdLst>
                                <a:gd name="connsiteX0" fmla="*/ 105056 w 896698"/>
                                <a:gd name="connsiteY0" fmla="*/ 34949 h 718843"/>
                                <a:gd name="connsiteX1" fmla="*/ 33500 w 896698"/>
                                <a:gd name="connsiteY1" fmla="*/ 106504 h 718843"/>
                                <a:gd name="connsiteX2" fmla="*/ 33500 w 896698"/>
                                <a:gd name="connsiteY2" fmla="*/ 418778 h 718843"/>
                                <a:gd name="connsiteX3" fmla="*/ 105056 w 896698"/>
                                <a:gd name="connsiteY3" fmla="*/ 490333 h 718843"/>
                                <a:gd name="connsiteX4" fmla="*/ 554650 w 896698"/>
                                <a:gd name="connsiteY4" fmla="*/ 490333 h 718843"/>
                                <a:gd name="connsiteX5" fmla="*/ 553320 w 896698"/>
                                <a:gd name="connsiteY5" fmla="*/ 489003 h 718843"/>
                                <a:gd name="connsiteX6" fmla="*/ 612234 w 896698"/>
                                <a:gd name="connsiteY6" fmla="*/ 489003 h 718843"/>
                                <a:gd name="connsiteX7" fmla="*/ 647330 w 896698"/>
                                <a:gd name="connsiteY7" fmla="*/ 524915 h 718843"/>
                                <a:gd name="connsiteX8" fmla="*/ 646692 w 896698"/>
                                <a:gd name="connsiteY8" fmla="*/ 524915 h 718843"/>
                                <a:gd name="connsiteX9" fmla="*/ 674728 w 896698"/>
                                <a:gd name="connsiteY9" fmla="*/ 552950 h 718843"/>
                                <a:gd name="connsiteX10" fmla="*/ 689020 w 896698"/>
                                <a:gd name="connsiteY10" fmla="*/ 567575 h 718843"/>
                                <a:gd name="connsiteX11" fmla="*/ 689188 w 896698"/>
                                <a:gd name="connsiteY11" fmla="*/ 567411 h 718843"/>
                                <a:gd name="connsiteX12" fmla="*/ 744638 w 896698"/>
                                <a:gd name="connsiteY12" fmla="*/ 622860 h 718843"/>
                                <a:gd name="connsiteX13" fmla="*/ 744638 w 896698"/>
                                <a:gd name="connsiteY13" fmla="*/ 538005 h 718843"/>
                                <a:gd name="connsiteX14" fmla="*/ 744659 w 896698"/>
                                <a:gd name="connsiteY14" fmla="*/ 538005 h 718843"/>
                                <a:gd name="connsiteX15" fmla="*/ 744659 w 896698"/>
                                <a:gd name="connsiteY15" fmla="*/ 489003 h 718843"/>
                                <a:gd name="connsiteX16" fmla="*/ 783162 w 896698"/>
                                <a:gd name="connsiteY16" fmla="*/ 489003 h 718843"/>
                                <a:gd name="connsiteX17" fmla="*/ 783162 w 896698"/>
                                <a:gd name="connsiteY17" fmla="*/ 490333 h 718843"/>
                                <a:gd name="connsiteX18" fmla="*/ 791645 w 896698"/>
                                <a:gd name="connsiteY18" fmla="*/ 490333 h 718843"/>
                                <a:gd name="connsiteX19" fmla="*/ 863199 w 896698"/>
                                <a:gd name="connsiteY19" fmla="*/ 418778 h 718843"/>
                                <a:gd name="connsiteX20" fmla="*/ 863199 w 896698"/>
                                <a:gd name="connsiteY20" fmla="*/ 106504 h 718843"/>
                                <a:gd name="connsiteX21" fmla="*/ 791645 w 896698"/>
                                <a:gd name="connsiteY21" fmla="*/ 34949 h 718843"/>
                                <a:gd name="connsiteX22" fmla="*/ 87550 w 896698"/>
                                <a:gd name="connsiteY22" fmla="*/ 0 h 718843"/>
                                <a:gd name="connsiteX23" fmla="*/ 809149 w 896698"/>
                                <a:gd name="connsiteY23" fmla="*/ 0 h 718843"/>
                                <a:gd name="connsiteX24" fmla="*/ 896698 w 896698"/>
                                <a:gd name="connsiteY24" fmla="*/ 87549 h 718843"/>
                                <a:gd name="connsiteX25" fmla="*/ 896698 w 896698"/>
                                <a:gd name="connsiteY25" fmla="*/ 437733 h 718843"/>
                                <a:gd name="connsiteX26" fmla="*/ 809149 w 896698"/>
                                <a:gd name="connsiteY26" fmla="*/ 525281 h 718843"/>
                                <a:gd name="connsiteX27" fmla="*/ 783162 w 896698"/>
                                <a:gd name="connsiteY27" fmla="*/ 525281 h 718843"/>
                                <a:gd name="connsiteX28" fmla="*/ 783162 w 896698"/>
                                <a:gd name="connsiteY28" fmla="*/ 718843 h 718843"/>
                                <a:gd name="connsiteX29" fmla="*/ 589599 w 896698"/>
                                <a:gd name="connsiteY29" fmla="*/ 525281 h 718843"/>
                                <a:gd name="connsiteX30" fmla="*/ 87550 w 896698"/>
                                <a:gd name="connsiteY30" fmla="*/ 525281 h 718843"/>
                                <a:gd name="connsiteX31" fmla="*/ 0 w 896698"/>
                                <a:gd name="connsiteY31" fmla="*/ 437733 h 718843"/>
                                <a:gd name="connsiteX32" fmla="*/ 0 w 896698"/>
                                <a:gd name="connsiteY32" fmla="*/ 87549 h 718843"/>
                                <a:gd name="connsiteX33" fmla="*/ 87550 w 896698"/>
                                <a:gd name="connsiteY33" fmla="*/ 0 h 718843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  <a:cxn ang="0">
                                  <a:pos x="connsiteX9" y="connsiteY9"/>
                                </a:cxn>
                                <a:cxn ang="0">
                                  <a:pos x="connsiteX10" y="connsiteY10"/>
                                </a:cxn>
                                <a:cxn ang="0">
                                  <a:pos x="connsiteX11" y="connsiteY11"/>
                                </a:cxn>
                                <a:cxn ang="0">
                                  <a:pos x="connsiteX12" y="connsiteY12"/>
                                </a:cxn>
                                <a:cxn ang="0">
                                  <a:pos x="connsiteX13" y="connsiteY13"/>
                                </a:cxn>
                                <a:cxn ang="0">
                                  <a:pos x="connsiteX14" y="connsiteY14"/>
                                </a:cxn>
                                <a:cxn ang="0">
                                  <a:pos x="connsiteX15" y="connsiteY15"/>
                                </a:cxn>
                                <a:cxn ang="0">
                                  <a:pos x="connsiteX16" y="connsiteY16"/>
                                </a:cxn>
                                <a:cxn ang="0">
                                  <a:pos x="connsiteX17" y="connsiteY17"/>
                                </a:cxn>
                                <a:cxn ang="0">
                                  <a:pos x="connsiteX18" y="connsiteY18"/>
                                </a:cxn>
                                <a:cxn ang="0">
                                  <a:pos x="connsiteX19" y="connsiteY19"/>
                                </a:cxn>
                                <a:cxn ang="0">
                                  <a:pos x="connsiteX20" y="connsiteY20"/>
                                </a:cxn>
                                <a:cxn ang="0">
                                  <a:pos x="connsiteX21" y="connsiteY21"/>
                                </a:cxn>
                                <a:cxn ang="0">
                                  <a:pos x="connsiteX22" y="connsiteY22"/>
                                </a:cxn>
                                <a:cxn ang="0">
                                  <a:pos x="connsiteX23" y="connsiteY23"/>
                                </a:cxn>
                                <a:cxn ang="0">
                                  <a:pos x="connsiteX24" y="connsiteY24"/>
                                </a:cxn>
                                <a:cxn ang="0">
                                  <a:pos x="connsiteX25" y="connsiteY25"/>
                                </a:cxn>
                                <a:cxn ang="0">
                                  <a:pos x="connsiteX26" y="connsiteY26"/>
                                </a:cxn>
                                <a:cxn ang="0">
                                  <a:pos x="connsiteX27" y="connsiteY27"/>
                                </a:cxn>
                                <a:cxn ang="0">
                                  <a:pos x="connsiteX28" y="connsiteY28"/>
                                </a:cxn>
                                <a:cxn ang="0">
                                  <a:pos x="connsiteX29" y="connsiteY29"/>
                                </a:cxn>
                                <a:cxn ang="0">
                                  <a:pos x="connsiteX30" y="connsiteY30"/>
                                </a:cxn>
                                <a:cxn ang="0">
                                  <a:pos x="connsiteX31" y="connsiteY31"/>
                                </a:cxn>
                                <a:cxn ang="0">
                                  <a:pos x="connsiteX32" y="connsiteY32"/>
                                </a:cxn>
                                <a:cxn ang="0">
                                  <a:pos x="connsiteX33" y="connsiteY33"/>
                                </a:cxn>
                              </a:cxnLst>
                              <a:rect l="l" t="t" r="r" b="b"/>
                              <a:pathLst>
                                <a:path w="896698" h="718843">
                                  <a:moveTo>
                                    <a:pt x="105056" y="34949"/>
                                  </a:moveTo>
                                  <a:cubicBezTo>
                                    <a:pt x="65536" y="34949"/>
                                    <a:pt x="33500" y="66985"/>
                                    <a:pt x="33500" y="106504"/>
                                  </a:cubicBezTo>
                                  <a:lnTo>
                                    <a:pt x="33500" y="418778"/>
                                  </a:lnTo>
                                  <a:cubicBezTo>
                                    <a:pt x="33500" y="458296"/>
                                    <a:pt x="65536" y="490333"/>
                                    <a:pt x="105056" y="490333"/>
                                  </a:cubicBezTo>
                                  <a:lnTo>
                                    <a:pt x="554650" y="490333"/>
                                  </a:lnTo>
                                  <a:lnTo>
                                    <a:pt x="553320" y="489003"/>
                                  </a:lnTo>
                                  <a:lnTo>
                                    <a:pt x="612234" y="489003"/>
                                  </a:lnTo>
                                  <a:lnTo>
                                    <a:pt x="647330" y="524915"/>
                                  </a:lnTo>
                                  <a:lnTo>
                                    <a:pt x="646692" y="524915"/>
                                  </a:lnTo>
                                  <a:lnTo>
                                    <a:pt x="674728" y="552950"/>
                                  </a:lnTo>
                                  <a:lnTo>
                                    <a:pt x="689020" y="567575"/>
                                  </a:lnTo>
                                  <a:lnTo>
                                    <a:pt x="689188" y="567411"/>
                                  </a:lnTo>
                                  <a:lnTo>
                                    <a:pt x="744638" y="622860"/>
                                  </a:lnTo>
                                  <a:lnTo>
                                    <a:pt x="744638" y="538005"/>
                                  </a:lnTo>
                                  <a:lnTo>
                                    <a:pt x="744659" y="538005"/>
                                  </a:lnTo>
                                  <a:lnTo>
                                    <a:pt x="744659" y="489003"/>
                                  </a:lnTo>
                                  <a:lnTo>
                                    <a:pt x="783162" y="489003"/>
                                  </a:lnTo>
                                  <a:lnTo>
                                    <a:pt x="783162" y="490333"/>
                                  </a:lnTo>
                                  <a:lnTo>
                                    <a:pt x="791645" y="490333"/>
                                  </a:lnTo>
                                  <a:cubicBezTo>
                                    <a:pt x="831163" y="490333"/>
                                    <a:pt x="863199" y="458296"/>
                                    <a:pt x="863199" y="418778"/>
                                  </a:cubicBezTo>
                                  <a:lnTo>
                                    <a:pt x="863199" y="106504"/>
                                  </a:lnTo>
                                  <a:cubicBezTo>
                                    <a:pt x="863199" y="66985"/>
                                    <a:pt x="831163" y="34949"/>
                                    <a:pt x="791645" y="34949"/>
                                  </a:cubicBezTo>
                                  <a:close/>
                                  <a:moveTo>
                                    <a:pt x="87550" y="0"/>
                                  </a:moveTo>
                                  <a:lnTo>
                                    <a:pt x="809149" y="0"/>
                                  </a:lnTo>
                                  <a:cubicBezTo>
                                    <a:pt x="857502" y="0"/>
                                    <a:pt x="896698" y="39197"/>
                                    <a:pt x="896698" y="87549"/>
                                  </a:cubicBezTo>
                                  <a:lnTo>
                                    <a:pt x="896698" y="437733"/>
                                  </a:lnTo>
                                  <a:cubicBezTo>
                                    <a:pt x="896698" y="486085"/>
                                    <a:pt x="857502" y="525281"/>
                                    <a:pt x="809149" y="525281"/>
                                  </a:cubicBezTo>
                                  <a:lnTo>
                                    <a:pt x="783162" y="525281"/>
                                  </a:lnTo>
                                  <a:lnTo>
                                    <a:pt x="783162" y="718843"/>
                                  </a:lnTo>
                                  <a:lnTo>
                                    <a:pt x="589599" y="525281"/>
                                  </a:lnTo>
                                  <a:lnTo>
                                    <a:pt x="87550" y="525281"/>
                                  </a:lnTo>
                                  <a:cubicBezTo>
                                    <a:pt x="39198" y="525281"/>
                                    <a:pt x="0" y="486085"/>
                                    <a:pt x="0" y="437733"/>
                                  </a:cubicBezTo>
                                  <a:lnTo>
                                    <a:pt x="0" y="87549"/>
                                  </a:lnTo>
                                  <a:cubicBezTo>
                                    <a:pt x="0" y="39197"/>
                                    <a:pt x="39198" y="0"/>
                                    <a:pt x="87550" y="0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chemeClr val="bg1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wrap="square" rtlCol="0" anchor="ctr">
                            <a:noAutofit/>
                          </wps:bodyPr>
                        </wps:wsp>
                        <wps:wsp>
                          <wps:cNvPr id="194" name="Rectangle: Rounded Corners 194"/>
                          <wps:cNvSpPr/>
                          <wps:spPr>
                            <a:xfrm rot="5400000">
                              <a:off x="1893931" y="3323969"/>
                              <a:ext cx="37516" cy="571283"/>
                            </a:xfrm>
                            <a:prstGeom prst="roundRect">
                              <a:avLst>
                                <a:gd name="adj" fmla="val 50000"/>
                              </a:avLst>
                            </a:prstGeom>
                            <a:solidFill>
                              <a:schemeClr val="bg1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195" name="Rectangle: Rounded Corners 195"/>
                          <wps:cNvSpPr/>
                          <wps:spPr>
                            <a:xfrm rot="5400000">
                              <a:off x="2323943" y="3514398"/>
                              <a:ext cx="37516" cy="190427"/>
                            </a:xfrm>
                            <a:prstGeom prst="roundRect">
                              <a:avLst>
                                <a:gd name="adj" fmla="val 50000"/>
                              </a:avLst>
                            </a:prstGeom>
                            <a:solidFill>
                              <a:schemeClr val="bg1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196" name="Rectangle: Rounded Corners 196"/>
                          <wps:cNvSpPr/>
                          <wps:spPr>
                            <a:xfrm rot="5400000">
                              <a:off x="1703501" y="3604194"/>
                              <a:ext cx="37516" cy="190427"/>
                            </a:xfrm>
                            <a:prstGeom prst="roundRect">
                              <a:avLst>
                                <a:gd name="adj" fmla="val 50000"/>
                              </a:avLst>
                            </a:prstGeom>
                            <a:solidFill>
                              <a:schemeClr val="bg1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197" name="Rectangle: Rounded Corners 197"/>
                          <wps:cNvSpPr/>
                          <wps:spPr>
                            <a:xfrm rot="5400000">
                              <a:off x="1893930" y="3651804"/>
                              <a:ext cx="37516" cy="95214"/>
                            </a:xfrm>
                            <a:prstGeom prst="roundRect">
                              <a:avLst>
                                <a:gd name="adj" fmla="val 50000"/>
                              </a:avLst>
                            </a:prstGeom>
                            <a:solidFill>
                              <a:schemeClr val="bg1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198" name="Rectangle: Rounded Corners 198"/>
                          <wps:cNvSpPr/>
                          <wps:spPr>
                            <a:xfrm rot="5400000">
                              <a:off x="2203864" y="3484693"/>
                              <a:ext cx="38085" cy="430014"/>
                            </a:xfrm>
                            <a:prstGeom prst="roundRect">
                              <a:avLst>
                                <a:gd name="adj" fmla="val 50000"/>
                              </a:avLst>
                            </a:prstGeom>
                            <a:solidFill>
                              <a:schemeClr val="bg1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199" name="Rectangle: Rounded Corners 199"/>
                          <wps:cNvSpPr/>
                          <wps:spPr>
                            <a:xfrm rot="5400000">
                              <a:off x="1893931" y="3499135"/>
                              <a:ext cx="37516" cy="571283"/>
                            </a:xfrm>
                            <a:prstGeom prst="roundRect">
                              <a:avLst>
                                <a:gd name="adj" fmla="val 50000"/>
                              </a:avLst>
                            </a:prstGeom>
                            <a:solidFill>
                              <a:schemeClr val="bg1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200" name="Rectangle: Rounded Corners 200"/>
                          <wps:cNvSpPr/>
                          <wps:spPr>
                            <a:xfrm rot="5400000">
                              <a:off x="2323943" y="3689565"/>
                              <a:ext cx="37516" cy="190427"/>
                            </a:xfrm>
                            <a:prstGeom prst="roundRect">
                              <a:avLst>
                                <a:gd name="adj" fmla="val 50000"/>
                              </a:avLst>
                            </a:prstGeom>
                            <a:solidFill>
                              <a:schemeClr val="bg1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201" name="Rectangle: Rounded Corners 201"/>
                          <wps:cNvSpPr/>
                          <wps:spPr>
                            <a:xfrm rot="5400000">
                              <a:off x="1703501" y="3777073"/>
                              <a:ext cx="37516" cy="190427"/>
                            </a:xfrm>
                            <a:prstGeom prst="roundRect">
                              <a:avLst>
                                <a:gd name="adj" fmla="val 50000"/>
                              </a:avLst>
                            </a:prstGeom>
                            <a:solidFill>
                              <a:schemeClr val="bg1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202" name="Rectangle: Rounded Corners 202"/>
                          <wps:cNvSpPr/>
                          <wps:spPr>
                            <a:xfrm rot="5400000">
                              <a:off x="1893930" y="3824684"/>
                              <a:ext cx="37516" cy="95214"/>
                            </a:xfrm>
                            <a:prstGeom prst="roundRect">
                              <a:avLst>
                                <a:gd name="adj" fmla="val 50000"/>
                              </a:avLst>
                            </a:prstGeom>
                            <a:solidFill>
                              <a:schemeClr val="bg1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203" name="Rectangle: Rounded Corners 203"/>
                          <wps:cNvSpPr/>
                          <wps:spPr>
                            <a:xfrm rot="5400000">
                              <a:off x="2203864" y="3657572"/>
                              <a:ext cx="38085" cy="430014"/>
                            </a:xfrm>
                            <a:prstGeom prst="roundRect">
                              <a:avLst>
                                <a:gd name="adj" fmla="val 50000"/>
                              </a:avLst>
                            </a:prstGeom>
                            <a:solidFill>
                              <a:schemeClr val="bg1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6E56DAB1" id="Group 768438" o:spid="_x0000_s1056" style="width:468.15pt;height:39.75pt;mso-position-horizontal-relative:char;mso-position-vertical-relative:line" coordsize="60883,5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">
                <v:group id="Group 768439" o:spid="_x0000_s1057" style="position:absolute;width:60883;height:5050" coordorigin=",159" coordsize="60891,50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">
                  <v:group id="Group 768440" o:spid="_x0000_s1058" style="position:absolute;left:45321;top:159;width:15570;height:5058" coordorigin="37598,223" coordsize="22714,71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">
                    <v:roundrect id="Rectangle: Rounded Corners 55" o:spid="_x0000_s1059" alt="&quot;&quot;" style="position:absolute;left:37598;top:223;width:22715;height:7110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" fillcolor="#00b0f0" stroked="f" strokeweight="1pt">
                      <v:stroke joinstyle="miter"/>
                      <v:textbox>
                        <w:txbxContent>
                          <w:p w14:paraId="49912A2D" w14:textId="77777777" w:rsidR="009579D6" w:rsidRPr="00D60FDE" w:rsidRDefault="009579D6" w:rsidP="009579D6">
                            <w:pPr>
                              <w:jc w:val="both"/>
                              <w:rPr>
                                <w:rFonts w:ascii="Adobe Arabic" w:hAnsi="Adobe Arabic" w:cs="Adobe Arabic"/>
                                <w:b/>
                                <w:bCs/>
                                <w:sz w:val="36"/>
                                <w:szCs w:val="36"/>
                                <w:rtl/>
                                <w:lang w:bidi="ar-SY"/>
                              </w:rPr>
                            </w:pPr>
                            <w:r w:rsidRPr="00D60FDE">
                              <w:rPr>
                                <w:rFonts w:ascii="Adobe Arabic" w:hAnsi="Adobe Arabic" w:cs="Adobe Arabic"/>
                                <w:b/>
                                <w:bCs/>
                                <w:sz w:val="36"/>
                                <w:szCs w:val="36"/>
                                <w:rtl/>
                                <w:lang w:bidi="ar-SY"/>
                              </w:rPr>
                              <w:t xml:space="preserve">        </w:t>
                            </w:r>
                            <w:r>
                              <w:rPr>
                                <w:rFonts w:ascii="Adobe Arabic" w:hAnsi="Adobe Arabic" w:cs="Adobe Arabic" w:hint="cs"/>
                                <w:b/>
                                <w:bCs/>
                                <w:sz w:val="36"/>
                                <w:szCs w:val="36"/>
                                <w:rtl/>
                                <w:lang w:bidi="ar-SY"/>
                              </w:rPr>
                              <w:t>تمرين:</w:t>
                            </w:r>
                          </w:p>
                          <w:p w14:paraId="610BE8B9" w14:textId="77777777" w:rsidR="009579D6" w:rsidRPr="00D60FDE" w:rsidRDefault="009579D6" w:rsidP="009579D6">
                            <w:pPr>
                              <w:jc w:val="left"/>
                              <w:rPr>
                                <w:rFonts w:ascii="Adobe Arabic" w:hAnsi="Adobe Arabic" w:cs="Adobe Arabic"/>
                                <w:b/>
                                <w:bCs/>
                                <w:sz w:val="32"/>
                                <w:szCs w:val="36"/>
                              </w:rPr>
                            </w:pPr>
                          </w:p>
                        </w:txbxContent>
                      </v:textbox>
                    </v:roundrect>
                    <v:oval id="Oval 61" o:spid="_x0000_s1060" alt="&quot;&quot;" style="position:absolute;left:53438;top:734;width:5715;height:57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" fillcolor="#272727 [2749]" stroked="f" strokeweight="1pt">
                      <v:stroke joinstyle="miter"/>
                      <v:shadow on="t" color="black" opacity="26214f" origin=",-.5" offset="0,3pt"/>
                    </v:oval>
                  </v:group>
                  <v:rect id="Rectangle 768447" o:spid="_x0000_s1061" style="position:absolute;top:4929;width:50142;height:28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" fillcolor="#00b0f0" stroked="f" strokeweight="1pt"/>
                </v:group>
                <v:group id="Group 227" o:spid="_x0000_s1062" style="position:absolute;left:56772;top:1605;width:2465;height:1976" coordorigin="15206,34439" coordsize="10267,8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">
                  <v:shape id="Freeform: Shape 193" o:spid="_x0000_s1063" style="position:absolute;left:15206;top:34439;width:10267;height:8231;visibility:visible;mso-wrap-style:square;v-text-anchor:middle" coordsize="896698,7188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" path="m105056,34949v-39520,,-71556,32036,-71556,71555l33500,418778v,39518,32036,71555,71556,71555l554650,490333r-1330,-1330l612234,489003r35096,35912l646692,524915r28036,28035l689020,567575r168,-164l744638,622860r,-84855l744659,538005r,-49002l783162,489003r,1330l791645,490333v39518,,71554,-32037,71554,-71555l863199,106504v,-39519,-32036,-71555,-71554,-71555l105056,34949xm87550,l809149,v48353,,87549,39197,87549,87549l896698,437733v,48352,-39196,87548,-87549,87548l783162,525281r,193562l589599,525281r-502049,c39198,525281,,486085,,437733l,87549c,39197,39198,,87550,xe" fillcolor="white [3212]" stroked="f" strokeweight="1pt">
                    <v:stroke joinstyle="miter"/>
                    <v:path arrowok="t" o:connecttype="custom" o:connectlocs="120289,40017;38358,121947;38358,479501;120289,561432;635075,561432;633552,559909;701008,559909;741193,601028;740463,601028;772564,633128;788929,649874;789121,649686;852611,713175;852611,616016;852635,616016;852635,559909;896721,559909;896721,561432;906434,561432;988364,479501;988364,121947;906434,40017;100245,0;926476,0;1026720,100244;1026720,501205;926476,601447;896721,601447;896721,823076;675091,601447;100245,601447;0,501205;0,100244;100245,0" o:connectangles="0,0,0,0,0,0,0,0,0,0,0,0,0,0,0,0,0,0,0,0,0,0,0,0,0,0,0,0,0,0,0,0,0,0"/>
                  </v:shape>
                  <v:roundrect id="Rectangle: Rounded Corners 194" o:spid="_x0000_s1064" style="position:absolute;left:18939;top:33239;width:375;height:5713;rotation:90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" fillcolor="white [3212]" stroked="f" strokeweight="1pt">
                    <v:stroke joinstyle="miter"/>
                  </v:roundrect>
                  <v:roundrect id="Rectangle: Rounded Corners 195" o:spid="_x0000_s1065" style="position:absolute;left:23239;top:35143;width:375;height:1905;rotation:90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" fillcolor="white [3212]" stroked="f" strokeweight="1pt">
                    <v:stroke joinstyle="miter"/>
                  </v:roundrect>
                  <v:roundrect id="Rectangle: Rounded Corners 196" o:spid="_x0000_s1066" style="position:absolute;left:17034;top:36042;width:375;height:1904;rotation:90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" fillcolor="white [3212]" stroked="f" strokeweight="1pt">
                    <v:stroke joinstyle="miter"/>
                  </v:roundrect>
                  <v:roundrect id="Rectangle: Rounded Corners 197" o:spid="_x0000_s1067" style="position:absolute;left:18938;top:36518;width:375;height:952;rotation:90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" fillcolor="white [3212]" stroked="f" strokeweight="1pt">
                    <v:stroke joinstyle="miter"/>
                  </v:roundrect>
                  <v:roundrect id="Rectangle: Rounded Corners 198" o:spid="_x0000_s1068" style="position:absolute;left:22038;top:34847;width:381;height:4300;rotation:90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" fillcolor="white [3212]" stroked="f" strokeweight="1pt">
                    <v:stroke joinstyle="miter"/>
                  </v:roundrect>
                  <v:roundrect id="Rectangle: Rounded Corners 199" o:spid="_x0000_s1069" style="position:absolute;left:18939;top:34991;width:375;height:5713;rotation:90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" fillcolor="white [3212]" stroked="f" strokeweight="1pt">
                    <v:stroke joinstyle="miter"/>
                  </v:roundrect>
                  <v:roundrect id="Rectangle: Rounded Corners 200" o:spid="_x0000_s1070" style="position:absolute;left:23239;top:36895;width:375;height:1905;rotation:90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" fillcolor="white [3212]" stroked="f" strokeweight="1pt">
                    <v:stroke joinstyle="miter"/>
                  </v:roundrect>
                  <v:roundrect id="Rectangle: Rounded Corners 201" o:spid="_x0000_s1071" style="position:absolute;left:17034;top:37771;width:375;height:1904;rotation:90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" fillcolor="white [3212]" stroked="f" strokeweight="1pt">
                    <v:stroke joinstyle="miter"/>
                  </v:roundrect>
                  <v:roundrect id="Rectangle: Rounded Corners 202" o:spid="_x0000_s1072" style="position:absolute;left:18938;top:38247;width:375;height:952;rotation:90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" fillcolor="white [3212]" stroked="f" strokeweight="1pt">
                    <v:stroke joinstyle="miter"/>
                  </v:roundrect>
                  <v:roundrect id="Rectangle: Rounded Corners 203" o:spid="_x0000_s1073" style="position:absolute;left:22038;top:36576;width:381;height:4300;rotation:90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" fillcolor="white [3212]" stroked="f" strokeweight="1pt">
                    <v:stroke joinstyle="miter"/>
                  </v:roundrect>
                </v:group>
                <w10:anchorlock/>
              </v:group>
            </w:pict>
          </mc:Fallback>
        </mc:AlternateContent>
      </w:r>
    </w:p>
    <w:p w14:paraId="308A0311" w14:textId="75BD8413" w:rsidR="007846DC" w:rsidRPr="0048371F" w:rsidRDefault="0067126E" w:rsidP="00487A4A">
      <w:pPr>
        <w:spacing w:line="276" w:lineRule="auto"/>
        <w:jc w:val="center"/>
        <w:rPr>
          <w:rFonts w:ascii="Adobe Arabic" w:hAnsi="Adobe Arabic" w:cs="Adobe Arabic"/>
          <w:sz w:val="40"/>
          <w:szCs w:val="44"/>
          <w:rtl/>
        </w:rPr>
      </w:pPr>
      <w:hyperlink r:id="rId18" w:history="1">
        <w:r w:rsidR="00487A4A" w:rsidRPr="0067126E">
          <w:rPr>
            <w:rStyle w:val="Hyperlink"/>
            <w:rFonts w:ascii="Adobe Arabic" w:hAnsi="Adobe Arabic" w:cs="Adobe Arabic"/>
            <w:sz w:val="40"/>
            <w:szCs w:val="44"/>
            <w:rtl/>
          </w:rPr>
          <w:t>من خلال فهمك لأهمية مزايا تخطيط التعاقب تحدث عنه</w:t>
        </w:r>
        <w:r w:rsidR="00487A4A" w:rsidRPr="0067126E">
          <w:rPr>
            <w:rStyle w:val="Hyperlink"/>
            <w:rFonts w:ascii="Adobe Arabic" w:hAnsi="Adobe Arabic" w:cs="Adobe Arabic" w:hint="cs"/>
            <w:sz w:val="40"/>
            <w:szCs w:val="44"/>
            <w:rtl/>
          </w:rPr>
          <w:t>؟</w:t>
        </w:r>
        <w:r w:rsidR="0048371F" w:rsidRPr="0067126E">
          <w:rPr>
            <w:rStyle w:val="Hyperlink"/>
            <w:rFonts w:ascii="Adobe Arabic" w:hAnsi="Adobe Arabic" w:cs="Adobe Arabic" w:hint="cs"/>
            <w:sz w:val="40"/>
            <w:szCs w:val="44"/>
            <w:rtl/>
          </w:rPr>
          <w:t>.</w:t>
        </w:r>
      </w:hyperlink>
    </w:p>
    <w:p w14:paraId="39A476CC" w14:textId="77777777" w:rsidR="0048371F" w:rsidRDefault="0048371F" w:rsidP="0048371F">
      <w:pPr>
        <w:spacing w:line="276" w:lineRule="auto"/>
        <w:ind w:left="-755"/>
        <w:jc w:val="center"/>
        <w:rPr>
          <w:sz w:val="40"/>
          <w:szCs w:val="44"/>
          <w:rtl/>
        </w:rPr>
      </w:pPr>
      <w:r>
        <w:rPr>
          <w:noProof/>
        </w:rPr>
        <mc:AlternateContent>
          <mc:Choice Requires="wps">
            <w:drawing>
              <wp:inline distT="0" distB="0" distL="0" distR="0" wp14:anchorId="3C580C0F" wp14:editId="18D38267">
                <wp:extent cx="6858000" cy="6934200"/>
                <wp:effectExtent l="0" t="0" r="19050" b="19050"/>
                <wp:docPr id="3" name="Rectangle: Rounded Corners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58000" cy="69342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accent4">
                            <a:lumMod val="20000"/>
                            <a:lumOff val="80000"/>
                          </a:schemeClr>
                        </a:solidFill>
                        <a:ln w="12700">
                          <a:solidFill>
                            <a:srgbClr val="FFC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3648B5A" w14:textId="77777777"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1342C5E1" w14:textId="77777777"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03ADF579" w14:textId="77777777"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43AEE74B" w14:textId="77777777"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27EBF4E6" w14:textId="77777777"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221EEE6D" w14:textId="77777777"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17ADA165" w14:textId="77777777"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7B155257" w14:textId="77777777"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7C04CBB6" w14:textId="77777777"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5F080BE9" w14:textId="77777777"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52BDE128" w14:textId="77777777"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59738A81" w14:textId="77777777"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409561F0" w14:textId="77777777"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3DDAFD51" w14:textId="77777777"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1534F10F" w14:textId="77777777"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2B107DC1" w14:textId="77777777"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32B51C85" w14:textId="77777777"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6913F820" w14:textId="77777777"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3E22CD59" w14:textId="77777777"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582CB47C" w14:textId="77777777"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4614DB21" w14:textId="77777777"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292751EA" w14:textId="77777777"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647E3813" w14:textId="77777777"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593A2856" w14:textId="77777777"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272A599D" w14:textId="77777777"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1EBCA4DE" w14:textId="77777777"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460DA167" w14:textId="77777777" w:rsidR="0048371F" w:rsidRDefault="0048371F" w:rsidP="0048371F">
                            <w:pPr>
                              <w:jc w:val="center"/>
                              <w:rPr>
                                <w:sz w:val="22"/>
                                <w:szCs w:val="28"/>
                                <w:rtl/>
                                <w:lang w:bidi="ar-SY"/>
                              </w:rPr>
                            </w:pPr>
                          </w:p>
                        </w:txbxContent>
                      </wps:txbx>
                      <wps:bodyPr rot="0" vert="horz" wrap="square" lIns="0" tIns="108000" rIns="0" bIns="45720" anchor="ctr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oundrect w14:anchorId="3C580C0F" id="Rectangle: Rounded Corners 3" o:spid="_x0000_s1074" style="width:540pt;height:54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" fillcolor="#fff2cc [663]" strokecolor="#ffc000" strokeweight="1pt">
                <v:stroke joinstyle="miter"/>
                <v:textbox inset="0,3mm,0">
                  <w:txbxContent>
                    <w:p w14:paraId="13648B5A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1342C5E1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03ADF579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43AEE74B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27EBF4E6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221EEE6D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17ADA165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7B155257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7C04CBB6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5F080BE9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52BDE128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59738A81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409561F0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3DDAFD51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1534F10F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2B107DC1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32B51C85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6913F820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3E22CD59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582CB47C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4614DB21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292751EA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647E3813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593A2856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272A599D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1EBCA4DE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460DA167" w14:textId="77777777" w:rsidR="0048371F" w:rsidRDefault="0048371F" w:rsidP="0048371F">
                      <w:pPr>
                        <w:jc w:val="center"/>
                        <w:rPr>
                          <w:sz w:val="22"/>
                          <w:szCs w:val="28"/>
                          <w:rtl/>
                          <w:lang w:bidi="ar-SY"/>
                        </w:rPr>
                      </w:pPr>
                    </w:p>
                  </w:txbxContent>
                </v:textbox>
                <w10:anchorlock/>
              </v:roundrect>
            </w:pict>
          </mc:Fallback>
        </mc:AlternateContent>
      </w:r>
    </w:p>
    <w:p w14:paraId="756E3EDB" w14:textId="77777777" w:rsidR="007846DC" w:rsidRDefault="007846DC" w:rsidP="00415CB0">
      <w:pPr>
        <w:spacing w:line="276" w:lineRule="auto"/>
        <w:jc w:val="center"/>
        <w:rPr>
          <w:sz w:val="40"/>
          <w:szCs w:val="44"/>
          <w:rtl/>
          <w:lang w:bidi="ar-SY"/>
        </w:rPr>
      </w:pPr>
      <w:r>
        <w:rPr>
          <w:rFonts w:ascii="Adobe Arabic" w:hAnsi="Adobe Arabic" w:cs="Adobe Arabic"/>
          <w:b/>
          <w:bCs/>
          <w:noProof/>
          <w:color w:val="002060"/>
          <w:sz w:val="54"/>
          <w:szCs w:val="54"/>
        </w:rPr>
        <w:lastRenderedPageBreak/>
        <mc:AlternateContent>
          <mc:Choice Requires="wpg">
            <w:drawing>
              <wp:inline distT="0" distB="0" distL="0" distR="0" wp14:anchorId="053E72ED" wp14:editId="47CBA8D7">
                <wp:extent cx="3432864" cy="816291"/>
                <wp:effectExtent l="76200" t="38100" r="53340" b="41275"/>
                <wp:docPr id="28" name="Group 2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432864" cy="816291"/>
                          <a:chOff x="1809974" y="-895921"/>
                          <a:chExt cx="3432983" cy="824318"/>
                        </a:xfrm>
                      </wpg:grpSpPr>
                      <wps:wsp>
                        <wps:cNvPr id="29" name="Rectangle 29"/>
                        <wps:cNvSpPr/>
                        <wps:spPr>
                          <a:xfrm>
                            <a:off x="2325455" y="-895921"/>
                            <a:ext cx="2426601" cy="800101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noFill/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58E8AAF2" w14:textId="77777777" w:rsidR="007846DC" w:rsidRPr="00415CB0" w:rsidRDefault="007846DC" w:rsidP="007846DC">
                              <w:pPr>
                                <w:spacing w:line="240" w:lineRule="auto"/>
                                <w:jc w:val="center"/>
                                <w:rPr>
                                  <w:rFonts w:ascii="Adobe Arabic" w:hAnsi="Adobe Arabic" w:cs="Adobe Arabic"/>
                                  <w:b/>
                                  <w:bCs/>
                                  <w:color w:val="002060"/>
                                  <w:sz w:val="44"/>
                                  <w:szCs w:val="44"/>
                                  <w:rtl/>
                                  <w:lang w:bidi="ar-EG"/>
                                  <w14:textOutline w14:w="6731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415CB0">
                                <w:rPr>
                                  <w:rFonts w:ascii="Adobe Arabic" w:hAnsi="Adobe Arabic" w:cs="Adobe Arabic" w:hint="cs"/>
                                  <w:b/>
                                  <w:bCs/>
                                  <w:color w:val="002060"/>
                                  <w:sz w:val="44"/>
                                  <w:szCs w:val="44"/>
                                  <w:rtl/>
                                  <w:lang w:bidi="ar-EG"/>
                                  <w14:textOutline w14:w="6731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اليوم التدريبي </w:t>
                              </w:r>
                              <w:r>
                                <w:rPr>
                                  <w:rFonts w:ascii="Adobe Arabic" w:hAnsi="Adobe Arabic" w:cs="Adobe Arabic" w:hint="cs"/>
                                  <w:b/>
                                  <w:bCs/>
                                  <w:color w:val="002060"/>
                                  <w:sz w:val="44"/>
                                  <w:szCs w:val="44"/>
                                  <w:rtl/>
                                  <w:lang w:bidi="ar-EG"/>
                                  <w14:textOutline w14:w="6731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الثاني</w:t>
                              </w:r>
                              <w:r w:rsidRPr="00415CB0">
                                <w:rPr>
                                  <w:rFonts w:ascii="Adobe Arabic" w:hAnsi="Adobe Arabic" w:cs="Adobe Arabic"/>
                                  <w:b/>
                                  <w:bCs/>
                                  <w:color w:val="002060"/>
                                  <w:sz w:val="44"/>
                                  <w:szCs w:val="44"/>
                                  <w:rtl/>
                                  <w:lang w:bidi="ar-EG"/>
                                  <w14:textOutline w14:w="6731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br/>
                              </w:r>
                              <w:r w:rsidRPr="00415CB0">
                                <w:rPr>
                                  <w:rFonts w:ascii="Adobe Arabic" w:hAnsi="Adobe Arabic" w:cs="Adobe Arabic" w:hint="cs"/>
                                  <w:b/>
                                  <w:bCs/>
                                  <w:color w:val="002060"/>
                                  <w:sz w:val="44"/>
                                  <w:szCs w:val="44"/>
                                  <w:rtl/>
                                  <w:lang w:bidi="ar-EG"/>
                                  <w14:textOutline w14:w="6731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الجلسة </w:t>
                              </w:r>
                              <w:r>
                                <w:rPr>
                                  <w:rFonts w:ascii="Adobe Arabic" w:hAnsi="Adobe Arabic" w:cs="Adobe Arabic" w:hint="cs"/>
                                  <w:b/>
                                  <w:bCs/>
                                  <w:color w:val="002060"/>
                                  <w:sz w:val="44"/>
                                  <w:szCs w:val="44"/>
                                  <w:rtl/>
                                  <w:lang w:bidi="ar-EG"/>
                                  <w14:textOutline w14:w="6731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الأولى</w:t>
                              </w:r>
                              <w:r w:rsidRPr="00415CB0">
                                <w:rPr>
                                  <w:rFonts w:ascii="Adobe Arabic" w:hAnsi="Adobe Arabic" w:cs="Adobe Arabic" w:hint="cs"/>
                                  <w:b/>
                                  <w:bCs/>
                                  <w:color w:val="002060"/>
                                  <w:sz w:val="44"/>
                                  <w:szCs w:val="44"/>
                                  <w:rtl/>
                                  <w:lang w:bidi="ar-EG"/>
                                  <w14:textOutline w14:w="6731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0" name="Picture 30"/>
                          <pic:cNvPicPr>
                            <a:picLocks noChangeAspect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636553">
                            <a:off x="4677524" y="-892881"/>
                            <a:ext cx="565433" cy="821278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1" name="Picture 31"/>
                          <pic:cNvPicPr>
                            <a:picLocks noChangeAspect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20963447" flipH="1">
                            <a:off x="1809974" y="-892894"/>
                            <a:ext cx="565433" cy="821278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w14:anchorId="053E72ED" id="Group 28" o:spid="_x0000_s1075" style="width:270.3pt;height:64.25pt;mso-position-horizontal-relative:char;mso-position-vertical-relative:line" coordorigin="18099,-8959" coordsize="34329,824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">
                <v:rect id="Rectangle 29" o:spid="_x0000_s1076" style="position:absolute;left:23254;top:-8959;width:24266;height:800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" filled="f" stroked="f" strokeweight="1pt">
                  <v:textbox>
                    <w:txbxContent>
                      <w:p w14:paraId="58E8AAF2" w14:textId="77777777" w:rsidR="007846DC" w:rsidRPr="00415CB0" w:rsidRDefault="007846DC" w:rsidP="007846DC">
                        <w:pPr>
                          <w:spacing w:line="240" w:lineRule="auto"/>
                          <w:jc w:val="center"/>
                          <w:rPr>
                            <w:rFonts w:ascii="Adobe Arabic" w:hAnsi="Adobe Arabic" w:cs="Adobe Arabic"/>
                            <w:b/>
                            <w:bCs/>
                            <w:color w:val="002060"/>
                            <w:sz w:val="44"/>
                            <w:szCs w:val="44"/>
                            <w:rtl/>
                            <w:lang w:bidi="ar-EG"/>
                            <w14:textOutline w14:w="6731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415CB0">
                          <w:rPr>
                            <w:rFonts w:ascii="Adobe Arabic" w:hAnsi="Adobe Arabic" w:cs="Adobe Arabic" w:hint="cs"/>
                            <w:b/>
                            <w:bCs/>
                            <w:color w:val="002060"/>
                            <w:sz w:val="44"/>
                            <w:szCs w:val="44"/>
                            <w:rtl/>
                            <w:lang w:bidi="ar-EG"/>
                            <w14:textOutline w14:w="6731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اليوم التدريبي </w:t>
                        </w:r>
                        <w:r>
                          <w:rPr>
                            <w:rFonts w:ascii="Adobe Arabic" w:hAnsi="Adobe Arabic" w:cs="Adobe Arabic" w:hint="cs"/>
                            <w:b/>
                            <w:bCs/>
                            <w:color w:val="002060"/>
                            <w:sz w:val="44"/>
                            <w:szCs w:val="44"/>
                            <w:rtl/>
                            <w:lang w:bidi="ar-EG"/>
                            <w14:textOutline w14:w="6731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الثاني</w:t>
                        </w:r>
                        <w:r w:rsidRPr="00415CB0">
                          <w:rPr>
                            <w:rFonts w:ascii="Adobe Arabic" w:hAnsi="Adobe Arabic" w:cs="Adobe Arabic"/>
                            <w:b/>
                            <w:bCs/>
                            <w:color w:val="002060"/>
                            <w:sz w:val="44"/>
                            <w:szCs w:val="44"/>
                            <w:rtl/>
                            <w:lang w:bidi="ar-EG"/>
                            <w14:textOutline w14:w="6731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br/>
                        </w:r>
                        <w:r w:rsidRPr="00415CB0">
                          <w:rPr>
                            <w:rFonts w:ascii="Adobe Arabic" w:hAnsi="Adobe Arabic" w:cs="Adobe Arabic" w:hint="cs"/>
                            <w:b/>
                            <w:bCs/>
                            <w:color w:val="002060"/>
                            <w:sz w:val="44"/>
                            <w:szCs w:val="44"/>
                            <w:rtl/>
                            <w:lang w:bidi="ar-EG"/>
                            <w14:textOutline w14:w="6731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الجلسة </w:t>
                        </w:r>
                        <w:r>
                          <w:rPr>
                            <w:rFonts w:ascii="Adobe Arabic" w:hAnsi="Adobe Arabic" w:cs="Adobe Arabic" w:hint="cs"/>
                            <w:b/>
                            <w:bCs/>
                            <w:color w:val="002060"/>
                            <w:sz w:val="44"/>
                            <w:szCs w:val="44"/>
                            <w:rtl/>
                            <w:lang w:bidi="ar-EG"/>
                            <w14:textOutline w14:w="6731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الأولى</w:t>
                        </w:r>
                        <w:r w:rsidRPr="00415CB0">
                          <w:rPr>
                            <w:rFonts w:ascii="Adobe Arabic" w:hAnsi="Adobe Arabic" w:cs="Adobe Arabic" w:hint="cs"/>
                            <w:b/>
                            <w:bCs/>
                            <w:color w:val="002060"/>
                            <w:sz w:val="44"/>
                            <w:szCs w:val="44"/>
                            <w:rtl/>
                            <w:lang w:bidi="ar-EG"/>
                            <w14:textOutline w14:w="6731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Picture 30" o:spid="_x0000_s1077" type="#_x0000_t75" style="position:absolute;left:46775;top:-8928;width:5654;height:8212;rotation:695286fd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">
                  <v:imagedata r:id="rId16" o:title=""/>
                </v:shape>
                <v:shape id="Picture 31" o:spid="_x0000_s1078" type="#_x0000_t75" style="position:absolute;left:18099;top:-8928;width:5655;height:8212;rotation:695286fd;flip:x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">
                  <v:imagedata r:id="rId16" o:title=""/>
                </v:shape>
                <w10:anchorlock/>
              </v:group>
            </w:pict>
          </mc:Fallback>
        </mc:AlternateContent>
      </w:r>
    </w:p>
    <w:p w14:paraId="216E5417" w14:textId="77777777" w:rsidR="009579D6" w:rsidRDefault="009579D6" w:rsidP="00415CB0">
      <w:pPr>
        <w:spacing w:line="276" w:lineRule="auto"/>
        <w:jc w:val="center"/>
        <w:rPr>
          <w:sz w:val="40"/>
          <w:szCs w:val="44"/>
          <w:rtl/>
          <w:lang w:bidi="ar-SY"/>
        </w:rPr>
      </w:pPr>
      <w:r>
        <w:rPr>
          <w:noProof/>
          <w:rtl/>
        </w:rPr>
        <mc:AlternateContent>
          <mc:Choice Requires="wpg">
            <w:drawing>
              <wp:inline distT="0" distB="0" distL="0" distR="0" wp14:anchorId="6B192987" wp14:editId="3F5B0FB0">
                <wp:extent cx="5731510" cy="486655"/>
                <wp:effectExtent l="0" t="0" r="2540" b="27940"/>
                <wp:docPr id="768406" name="Group 76840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31510" cy="486655"/>
                          <a:chOff x="0" y="0"/>
                          <a:chExt cx="6088381" cy="505014"/>
                        </a:xfrm>
                      </wpg:grpSpPr>
                      <wpg:grpSp>
                        <wpg:cNvPr id="768409" name="Group 768409"/>
                        <wpg:cNvGrpSpPr/>
                        <wpg:grpSpPr>
                          <a:xfrm>
                            <a:off x="0" y="0"/>
                            <a:ext cx="6088381" cy="505014"/>
                            <a:chOff x="0" y="15912"/>
                            <a:chExt cx="6089113" cy="505882"/>
                          </a:xfrm>
                        </wpg:grpSpPr>
                        <wpg:grpSp>
                          <wpg:cNvPr id="768414" name="Group 768414"/>
                          <wpg:cNvGrpSpPr/>
                          <wpg:grpSpPr>
                            <a:xfrm>
                              <a:off x="4532132" y="15912"/>
                              <a:ext cx="1556981" cy="505840"/>
                              <a:chOff x="3759879" y="22367"/>
                              <a:chExt cx="2271470" cy="711023"/>
                            </a:xfrm>
                          </wpg:grpSpPr>
                          <wps:wsp>
                            <wps:cNvPr id="768419" name="Rectangle: Rounded Corners 55">
                              <a:extLst>
                                <a:ext uri="{C183D7F6-B498-43B3-948B-1728B52AA6E4}">
                                  <adec:decorative xmlns:adec="http://schemas.microsoft.com/office/drawing/2017/decorative" val="1"/>
                                </a:ext>
                              </a:extLst>
                            </wps:cNvPr>
                            <wps:cNvSpPr/>
                            <wps:spPr>
                              <a:xfrm>
                                <a:off x="3759879" y="22367"/>
                                <a:ext cx="2271470" cy="711023"/>
                              </a:xfrm>
                              <a:prstGeom prst="roundRect">
                                <a:avLst>
                                  <a:gd name="adj" fmla="val 50000"/>
                                </a:avLst>
                              </a:prstGeom>
                              <a:solidFill>
                                <a:srgbClr val="00B0F0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3333819E" w14:textId="77777777" w:rsidR="009579D6" w:rsidRPr="00D60FDE" w:rsidRDefault="009579D6" w:rsidP="009579D6">
                                  <w:pPr>
                                    <w:jc w:val="both"/>
                                    <w:rPr>
                                      <w:rFonts w:ascii="Adobe Arabic" w:hAnsi="Adobe Arabic" w:cs="Adobe Arabic"/>
                                      <w:b/>
                                      <w:bCs/>
                                      <w:sz w:val="36"/>
                                      <w:szCs w:val="36"/>
                                      <w:rtl/>
                                      <w:lang w:bidi="ar-SY"/>
                                    </w:rPr>
                                  </w:pPr>
                                  <w:r w:rsidRPr="00D60FDE">
                                    <w:rPr>
                                      <w:rFonts w:ascii="Adobe Arabic" w:hAnsi="Adobe Arabic" w:cs="Adobe Arabic"/>
                                      <w:b/>
                                      <w:bCs/>
                                      <w:sz w:val="36"/>
                                      <w:szCs w:val="36"/>
                                      <w:rtl/>
                                      <w:lang w:bidi="ar-SY"/>
                                    </w:rPr>
                                    <w:t xml:space="preserve">        </w:t>
                                  </w:r>
                                  <w:r>
                                    <w:rPr>
                                      <w:rFonts w:ascii="Adobe Arabic" w:hAnsi="Adobe Arabic" w:cs="Adobe Arabic" w:hint="cs"/>
                                      <w:b/>
                                      <w:bCs/>
                                      <w:sz w:val="36"/>
                                      <w:szCs w:val="36"/>
                                      <w:rtl/>
                                      <w:lang w:bidi="ar-SY"/>
                                    </w:rPr>
                                    <w:t>تمرين:</w:t>
                                  </w:r>
                                </w:p>
                                <w:p w14:paraId="5A006822" w14:textId="77777777" w:rsidR="009579D6" w:rsidRPr="00D60FDE" w:rsidRDefault="009579D6" w:rsidP="009579D6">
                                  <w:pPr>
                                    <w:jc w:val="left"/>
                                    <w:rPr>
                                      <w:rFonts w:ascii="Adobe Arabic" w:hAnsi="Adobe Arabic" w:cs="Adobe Arabic"/>
                                      <w:b/>
                                      <w:bCs/>
                                      <w:sz w:val="32"/>
                                      <w:szCs w:val="36"/>
                                    </w:rPr>
                                  </w:pPr>
                                </w:p>
                              </w:txbxContent>
                            </wps:txbx>
                            <wps:bodyPr rtlCol="0" anchor="ctr"/>
                          </wps:wsp>
                          <wps:wsp>
                            <wps:cNvPr id="768420" name="Oval 61">
                              <a:extLst>
                                <a:ext uri="{C183D7F6-B498-43B3-948B-1728B52AA6E4}">
                                  <adec:decorative xmlns:adec="http://schemas.microsoft.com/office/drawing/2017/decorative" val="1"/>
                                </a:ext>
                              </a:extLst>
                            </wps:cNvPr>
                            <wps:cNvSpPr/>
                            <wps:spPr>
                              <a:xfrm>
                                <a:off x="5343834" y="73441"/>
                                <a:ext cx="571500" cy="571497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tx1">
                                  <a:lumMod val="85000"/>
                                  <a:lumOff val="15000"/>
                                </a:schemeClr>
                              </a:solidFill>
                              <a:ln>
                                <a:noFill/>
                              </a:ln>
                              <a:effectLst>
                                <a:outerShdw blurRad="50800" dist="38100" dir="5400000" algn="t" rotWithShape="0">
                                  <a:prstClr val="black">
                                    <a:alpha val="40000"/>
                                  </a:prstClr>
                                </a:outerShdw>
                              </a:effectLst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</wpg:grpSp>
                        <wps:wsp>
                          <wps:cNvPr id="768421" name="Rectangle 768421"/>
                          <wps:cNvSpPr/>
                          <wps:spPr>
                            <a:xfrm>
                              <a:off x="0" y="492994"/>
                              <a:ext cx="5014257" cy="28800"/>
                            </a:xfrm>
                            <a:prstGeom prst="rect">
                              <a:avLst/>
                            </a:prstGeom>
                            <a:solidFill>
                              <a:srgbClr val="00B0F0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768422" name="Group 227"/>
                        <wpg:cNvGrpSpPr/>
                        <wpg:grpSpPr>
                          <a:xfrm>
                            <a:off x="5677231" y="160517"/>
                            <a:ext cx="246491" cy="197662"/>
                            <a:chOff x="1520617" y="3443952"/>
                            <a:chExt cx="1026720" cy="823076"/>
                          </a:xfrm>
                          <a:solidFill>
                            <a:srgbClr val="FFC000"/>
                          </a:solidFill>
                        </wpg:grpSpPr>
                        <wps:wsp>
                          <wps:cNvPr id="768423" name="Freeform: Shape 768423"/>
                          <wps:cNvSpPr/>
                          <wps:spPr>
                            <a:xfrm>
                              <a:off x="1520617" y="3443952"/>
                              <a:ext cx="1026720" cy="823076"/>
                            </a:xfrm>
                            <a:custGeom>
                              <a:avLst/>
                              <a:gdLst>
                                <a:gd name="connsiteX0" fmla="*/ 105056 w 896698"/>
                                <a:gd name="connsiteY0" fmla="*/ 34949 h 718843"/>
                                <a:gd name="connsiteX1" fmla="*/ 33500 w 896698"/>
                                <a:gd name="connsiteY1" fmla="*/ 106504 h 718843"/>
                                <a:gd name="connsiteX2" fmla="*/ 33500 w 896698"/>
                                <a:gd name="connsiteY2" fmla="*/ 418778 h 718843"/>
                                <a:gd name="connsiteX3" fmla="*/ 105056 w 896698"/>
                                <a:gd name="connsiteY3" fmla="*/ 490333 h 718843"/>
                                <a:gd name="connsiteX4" fmla="*/ 554650 w 896698"/>
                                <a:gd name="connsiteY4" fmla="*/ 490333 h 718843"/>
                                <a:gd name="connsiteX5" fmla="*/ 553320 w 896698"/>
                                <a:gd name="connsiteY5" fmla="*/ 489003 h 718843"/>
                                <a:gd name="connsiteX6" fmla="*/ 612234 w 896698"/>
                                <a:gd name="connsiteY6" fmla="*/ 489003 h 718843"/>
                                <a:gd name="connsiteX7" fmla="*/ 647330 w 896698"/>
                                <a:gd name="connsiteY7" fmla="*/ 524915 h 718843"/>
                                <a:gd name="connsiteX8" fmla="*/ 646692 w 896698"/>
                                <a:gd name="connsiteY8" fmla="*/ 524915 h 718843"/>
                                <a:gd name="connsiteX9" fmla="*/ 674728 w 896698"/>
                                <a:gd name="connsiteY9" fmla="*/ 552950 h 718843"/>
                                <a:gd name="connsiteX10" fmla="*/ 689020 w 896698"/>
                                <a:gd name="connsiteY10" fmla="*/ 567575 h 718843"/>
                                <a:gd name="connsiteX11" fmla="*/ 689188 w 896698"/>
                                <a:gd name="connsiteY11" fmla="*/ 567411 h 718843"/>
                                <a:gd name="connsiteX12" fmla="*/ 744638 w 896698"/>
                                <a:gd name="connsiteY12" fmla="*/ 622860 h 718843"/>
                                <a:gd name="connsiteX13" fmla="*/ 744638 w 896698"/>
                                <a:gd name="connsiteY13" fmla="*/ 538005 h 718843"/>
                                <a:gd name="connsiteX14" fmla="*/ 744659 w 896698"/>
                                <a:gd name="connsiteY14" fmla="*/ 538005 h 718843"/>
                                <a:gd name="connsiteX15" fmla="*/ 744659 w 896698"/>
                                <a:gd name="connsiteY15" fmla="*/ 489003 h 718843"/>
                                <a:gd name="connsiteX16" fmla="*/ 783162 w 896698"/>
                                <a:gd name="connsiteY16" fmla="*/ 489003 h 718843"/>
                                <a:gd name="connsiteX17" fmla="*/ 783162 w 896698"/>
                                <a:gd name="connsiteY17" fmla="*/ 490333 h 718843"/>
                                <a:gd name="connsiteX18" fmla="*/ 791645 w 896698"/>
                                <a:gd name="connsiteY18" fmla="*/ 490333 h 718843"/>
                                <a:gd name="connsiteX19" fmla="*/ 863199 w 896698"/>
                                <a:gd name="connsiteY19" fmla="*/ 418778 h 718843"/>
                                <a:gd name="connsiteX20" fmla="*/ 863199 w 896698"/>
                                <a:gd name="connsiteY20" fmla="*/ 106504 h 718843"/>
                                <a:gd name="connsiteX21" fmla="*/ 791645 w 896698"/>
                                <a:gd name="connsiteY21" fmla="*/ 34949 h 718843"/>
                                <a:gd name="connsiteX22" fmla="*/ 87550 w 896698"/>
                                <a:gd name="connsiteY22" fmla="*/ 0 h 718843"/>
                                <a:gd name="connsiteX23" fmla="*/ 809149 w 896698"/>
                                <a:gd name="connsiteY23" fmla="*/ 0 h 718843"/>
                                <a:gd name="connsiteX24" fmla="*/ 896698 w 896698"/>
                                <a:gd name="connsiteY24" fmla="*/ 87549 h 718843"/>
                                <a:gd name="connsiteX25" fmla="*/ 896698 w 896698"/>
                                <a:gd name="connsiteY25" fmla="*/ 437733 h 718843"/>
                                <a:gd name="connsiteX26" fmla="*/ 809149 w 896698"/>
                                <a:gd name="connsiteY26" fmla="*/ 525281 h 718843"/>
                                <a:gd name="connsiteX27" fmla="*/ 783162 w 896698"/>
                                <a:gd name="connsiteY27" fmla="*/ 525281 h 718843"/>
                                <a:gd name="connsiteX28" fmla="*/ 783162 w 896698"/>
                                <a:gd name="connsiteY28" fmla="*/ 718843 h 718843"/>
                                <a:gd name="connsiteX29" fmla="*/ 589599 w 896698"/>
                                <a:gd name="connsiteY29" fmla="*/ 525281 h 718843"/>
                                <a:gd name="connsiteX30" fmla="*/ 87550 w 896698"/>
                                <a:gd name="connsiteY30" fmla="*/ 525281 h 718843"/>
                                <a:gd name="connsiteX31" fmla="*/ 0 w 896698"/>
                                <a:gd name="connsiteY31" fmla="*/ 437733 h 718843"/>
                                <a:gd name="connsiteX32" fmla="*/ 0 w 896698"/>
                                <a:gd name="connsiteY32" fmla="*/ 87549 h 718843"/>
                                <a:gd name="connsiteX33" fmla="*/ 87550 w 896698"/>
                                <a:gd name="connsiteY33" fmla="*/ 0 h 718843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  <a:cxn ang="0">
                                  <a:pos x="connsiteX9" y="connsiteY9"/>
                                </a:cxn>
                                <a:cxn ang="0">
                                  <a:pos x="connsiteX10" y="connsiteY10"/>
                                </a:cxn>
                                <a:cxn ang="0">
                                  <a:pos x="connsiteX11" y="connsiteY11"/>
                                </a:cxn>
                                <a:cxn ang="0">
                                  <a:pos x="connsiteX12" y="connsiteY12"/>
                                </a:cxn>
                                <a:cxn ang="0">
                                  <a:pos x="connsiteX13" y="connsiteY13"/>
                                </a:cxn>
                                <a:cxn ang="0">
                                  <a:pos x="connsiteX14" y="connsiteY14"/>
                                </a:cxn>
                                <a:cxn ang="0">
                                  <a:pos x="connsiteX15" y="connsiteY15"/>
                                </a:cxn>
                                <a:cxn ang="0">
                                  <a:pos x="connsiteX16" y="connsiteY16"/>
                                </a:cxn>
                                <a:cxn ang="0">
                                  <a:pos x="connsiteX17" y="connsiteY17"/>
                                </a:cxn>
                                <a:cxn ang="0">
                                  <a:pos x="connsiteX18" y="connsiteY18"/>
                                </a:cxn>
                                <a:cxn ang="0">
                                  <a:pos x="connsiteX19" y="connsiteY19"/>
                                </a:cxn>
                                <a:cxn ang="0">
                                  <a:pos x="connsiteX20" y="connsiteY20"/>
                                </a:cxn>
                                <a:cxn ang="0">
                                  <a:pos x="connsiteX21" y="connsiteY21"/>
                                </a:cxn>
                                <a:cxn ang="0">
                                  <a:pos x="connsiteX22" y="connsiteY22"/>
                                </a:cxn>
                                <a:cxn ang="0">
                                  <a:pos x="connsiteX23" y="connsiteY23"/>
                                </a:cxn>
                                <a:cxn ang="0">
                                  <a:pos x="connsiteX24" y="connsiteY24"/>
                                </a:cxn>
                                <a:cxn ang="0">
                                  <a:pos x="connsiteX25" y="connsiteY25"/>
                                </a:cxn>
                                <a:cxn ang="0">
                                  <a:pos x="connsiteX26" y="connsiteY26"/>
                                </a:cxn>
                                <a:cxn ang="0">
                                  <a:pos x="connsiteX27" y="connsiteY27"/>
                                </a:cxn>
                                <a:cxn ang="0">
                                  <a:pos x="connsiteX28" y="connsiteY28"/>
                                </a:cxn>
                                <a:cxn ang="0">
                                  <a:pos x="connsiteX29" y="connsiteY29"/>
                                </a:cxn>
                                <a:cxn ang="0">
                                  <a:pos x="connsiteX30" y="connsiteY30"/>
                                </a:cxn>
                                <a:cxn ang="0">
                                  <a:pos x="connsiteX31" y="connsiteY31"/>
                                </a:cxn>
                                <a:cxn ang="0">
                                  <a:pos x="connsiteX32" y="connsiteY32"/>
                                </a:cxn>
                                <a:cxn ang="0">
                                  <a:pos x="connsiteX33" y="connsiteY33"/>
                                </a:cxn>
                              </a:cxnLst>
                              <a:rect l="l" t="t" r="r" b="b"/>
                              <a:pathLst>
                                <a:path w="896698" h="718843">
                                  <a:moveTo>
                                    <a:pt x="105056" y="34949"/>
                                  </a:moveTo>
                                  <a:cubicBezTo>
                                    <a:pt x="65536" y="34949"/>
                                    <a:pt x="33500" y="66985"/>
                                    <a:pt x="33500" y="106504"/>
                                  </a:cubicBezTo>
                                  <a:lnTo>
                                    <a:pt x="33500" y="418778"/>
                                  </a:lnTo>
                                  <a:cubicBezTo>
                                    <a:pt x="33500" y="458296"/>
                                    <a:pt x="65536" y="490333"/>
                                    <a:pt x="105056" y="490333"/>
                                  </a:cubicBezTo>
                                  <a:lnTo>
                                    <a:pt x="554650" y="490333"/>
                                  </a:lnTo>
                                  <a:lnTo>
                                    <a:pt x="553320" y="489003"/>
                                  </a:lnTo>
                                  <a:lnTo>
                                    <a:pt x="612234" y="489003"/>
                                  </a:lnTo>
                                  <a:lnTo>
                                    <a:pt x="647330" y="524915"/>
                                  </a:lnTo>
                                  <a:lnTo>
                                    <a:pt x="646692" y="524915"/>
                                  </a:lnTo>
                                  <a:lnTo>
                                    <a:pt x="674728" y="552950"/>
                                  </a:lnTo>
                                  <a:lnTo>
                                    <a:pt x="689020" y="567575"/>
                                  </a:lnTo>
                                  <a:lnTo>
                                    <a:pt x="689188" y="567411"/>
                                  </a:lnTo>
                                  <a:lnTo>
                                    <a:pt x="744638" y="622860"/>
                                  </a:lnTo>
                                  <a:lnTo>
                                    <a:pt x="744638" y="538005"/>
                                  </a:lnTo>
                                  <a:lnTo>
                                    <a:pt x="744659" y="538005"/>
                                  </a:lnTo>
                                  <a:lnTo>
                                    <a:pt x="744659" y="489003"/>
                                  </a:lnTo>
                                  <a:lnTo>
                                    <a:pt x="783162" y="489003"/>
                                  </a:lnTo>
                                  <a:lnTo>
                                    <a:pt x="783162" y="490333"/>
                                  </a:lnTo>
                                  <a:lnTo>
                                    <a:pt x="791645" y="490333"/>
                                  </a:lnTo>
                                  <a:cubicBezTo>
                                    <a:pt x="831163" y="490333"/>
                                    <a:pt x="863199" y="458296"/>
                                    <a:pt x="863199" y="418778"/>
                                  </a:cubicBezTo>
                                  <a:lnTo>
                                    <a:pt x="863199" y="106504"/>
                                  </a:lnTo>
                                  <a:cubicBezTo>
                                    <a:pt x="863199" y="66985"/>
                                    <a:pt x="831163" y="34949"/>
                                    <a:pt x="791645" y="34949"/>
                                  </a:cubicBezTo>
                                  <a:close/>
                                  <a:moveTo>
                                    <a:pt x="87550" y="0"/>
                                  </a:moveTo>
                                  <a:lnTo>
                                    <a:pt x="809149" y="0"/>
                                  </a:lnTo>
                                  <a:cubicBezTo>
                                    <a:pt x="857502" y="0"/>
                                    <a:pt x="896698" y="39197"/>
                                    <a:pt x="896698" y="87549"/>
                                  </a:cubicBezTo>
                                  <a:lnTo>
                                    <a:pt x="896698" y="437733"/>
                                  </a:lnTo>
                                  <a:cubicBezTo>
                                    <a:pt x="896698" y="486085"/>
                                    <a:pt x="857502" y="525281"/>
                                    <a:pt x="809149" y="525281"/>
                                  </a:cubicBezTo>
                                  <a:lnTo>
                                    <a:pt x="783162" y="525281"/>
                                  </a:lnTo>
                                  <a:lnTo>
                                    <a:pt x="783162" y="718843"/>
                                  </a:lnTo>
                                  <a:lnTo>
                                    <a:pt x="589599" y="525281"/>
                                  </a:lnTo>
                                  <a:lnTo>
                                    <a:pt x="87550" y="525281"/>
                                  </a:lnTo>
                                  <a:cubicBezTo>
                                    <a:pt x="39198" y="525281"/>
                                    <a:pt x="0" y="486085"/>
                                    <a:pt x="0" y="437733"/>
                                  </a:cubicBezTo>
                                  <a:lnTo>
                                    <a:pt x="0" y="87549"/>
                                  </a:lnTo>
                                  <a:cubicBezTo>
                                    <a:pt x="0" y="39197"/>
                                    <a:pt x="39198" y="0"/>
                                    <a:pt x="87550" y="0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chemeClr val="bg1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wrap="square" rtlCol="0" anchor="ctr">
                            <a:noAutofit/>
                          </wps:bodyPr>
                        </wps:wsp>
                        <wps:wsp>
                          <wps:cNvPr id="768424" name="Rectangle: Rounded Corners 768424"/>
                          <wps:cNvSpPr/>
                          <wps:spPr>
                            <a:xfrm rot="5400000">
                              <a:off x="1893931" y="3323969"/>
                              <a:ext cx="37516" cy="571283"/>
                            </a:xfrm>
                            <a:prstGeom prst="roundRect">
                              <a:avLst>
                                <a:gd name="adj" fmla="val 50000"/>
                              </a:avLst>
                            </a:prstGeom>
                            <a:solidFill>
                              <a:schemeClr val="bg1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768425" name="Rectangle: Rounded Corners 768425"/>
                          <wps:cNvSpPr/>
                          <wps:spPr>
                            <a:xfrm rot="5400000">
                              <a:off x="2323943" y="3514398"/>
                              <a:ext cx="37516" cy="190427"/>
                            </a:xfrm>
                            <a:prstGeom prst="roundRect">
                              <a:avLst>
                                <a:gd name="adj" fmla="val 50000"/>
                              </a:avLst>
                            </a:prstGeom>
                            <a:solidFill>
                              <a:schemeClr val="bg1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768426" name="Rectangle: Rounded Corners 768426"/>
                          <wps:cNvSpPr/>
                          <wps:spPr>
                            <a:xfrm rot="5400000">
                              <a:off x="1703501" y="3604194"/>
                              <a:ext cx="37516" cy="190427"/>
                            </a:xfrm>
                            <a:prstGeom prst="roundRect">
                              <a:avLst>
                                <a:gd name="adj" fmla="val 50000"/>
                              </a:avLst>
                            </a:prstGeom>
                            <a:solidFill>
                              <a:schemeClr val="bg1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768427" name="Rectangle: Rounded Corners 768427"/>
                          <wps:cNvSpPr/>
                          <wps:spPr>
                            <a:xfrm rot="5400000">
                              <a:off x="1893930" y="3651804"/>
                              <a:ext cx="37516" cy="95214"/>
                            </a:xfrm>
                            <a:prstGeom prst="roundRect">
                              <a:avLst>
                                <a:gd name="adj" fmla="val 50000"/>
                              </a:avLst>
                            </a:prstGeom>
                            <a:solidFill>
                              <a:schemeClr val="bg1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768428" name="Rectangle: Rounded Corners 768428"/>
                          <wps:cNvSpPr/>
                          <wps:spPr>
                            <a:xfrm rot="5400000">
                              <a:off x="2203864" y="3484693"/>
                              <a:ext cx="38085" cy="430014"/>
                            </a:xfrm>
                            <a:prstGeom prst="roundRect">
                              <a:avLst>
                                <a:gd name="adj" fmla="val 50000"/>
                              </a:avLst>
                            </a:prstGeom>
                            <a:solidFill>
                              <a:schemeClr val="bg1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768429" name="Rectangle: Rounded Corners 768429"/>
                          <wps:cNvSpPr/>
                          <wps:spPr>
                            <a:xfrm rot="5400000">
                              <a:off x="1893931" y="3499135"/>
                              <a:ext cx="37516" cy="571283"/>
                            </a:xfrm>
                            <a:prstGeom prst="roundRect">
                              <a:avLst>
                                <a:gd name="adj" fmla="val 50000"/>
                              </a:avLst>
                            </a:prstGeom>
                            <a:solidFill>
                              <a:schemeClr val="bg1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768430" name="Rectangle: Rounded Corners 768430"/>
                          <wps:cNvSpPr/>
                          <wps:spPr>
                            <a:xfrm rot="5400000">
                              <a:off x="2323943" y="3689565"/>
                              <a:ext cx="37516" cy="190427"/>
                            </a:xfrm>
                            <a:prstGeom prst="roundRect">
                              <a:avLst>
                                <a:gd name="adj" fmla="val 50000"/>
                              </a:avLst>
                            </a:prstGeom>
                            <a:solidFill>
                              <a:schemeClr val="bg1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768431" name="Rectangle: Rounded Corners 768431"/>
                          <wps:cNvSpPr/>
                          <wps:spPr>
                            <a:xfrm rot="5400000">
                              <a:off x="1703501" y="3777073"/>
                              <a:ext cx="37516" cy="190427"/>
                            </a:xfrm>
                            <a:prstGeom prst="roundRect">
                              <a:avLst>
                                <a:gd name="adj" fmla="val 50000"/>
                              </a:avLst>
                            </a:prstGeom>
                            <a:solidFill>
                              <a:schemeClr val="bg1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768432" name="Rectangle: Rounded Corners 768432"/>
                          <wps:cNvSpPr/>
                          <wps:spPr>
                            <a:xfrm rot="5400000">
                              <a:off x="1893930" y="3824684"/>
                              <a:ext cx="37516" cy="95214"/>
                            </a:xfrm>
                            <a:prstGeom prst="roundRect">
                              <a:avLst>
                                <a:gd name="adj" fmla="val 50000"/>
                              </a:avLst>
                            </a:prstGeom>
                            <a:solidFill>
                              <a:schemeClr val="bg1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768433" name="Rectangle: Rounded Corners 768433"/>
                          <wps:cNvSpPr/>
                          <wps:spPr>
                            <a:xfrm rot="5400000">
                              <a:off x="2203864" y="3657572"/>
                              <a:ext cx="38085" cy="430014"/>
                            </a:xfrm>
                            <a:prstGeom prst="roundRect">
                              <a:avLst>
                                <a:gd name="adj" fmla="val 50000"/>
                              </a:avLst>
                            </a:prstGeom>
                            <a:solidFill>
                              <a:schemeClr val="bg1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6B192987" id="Group 768406" o:spid="_x0000_s1079" style="width:451.3pt;height:38.3pt;mso-position-horizontal-relative:char;mso-position-vertical-relative:line" coordsize="60883,5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">
                <v:group id="Group 768409" o:spid="_x0000_s1080" style="position:absolute;width:60883;height:5050" coordorigin=",159" coordsize="60891,50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">
                  <v:group id="Group 768414" o:spid="_x0000_s1081" style="position:absolute;left:45321;top:159;width:15570;height:5058" coordorigin="37598,223" coordsize="22714,71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">
                    <v:roundrect id="Rectangle: Rounded Corners 55" o:spid="_x0000_s1082" alt="&quot;&quot;" style="position:absolute;left:37598;top:223;width:22715;height:7110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" fillcolor="#00b0f0" stroked="f" strokeweight="1pt">
                      <v:stroke joinstyle="miter"/>
                      <v:textbox>
                        <w:txbxContent>
                          <w:p w14:paraId="3333819E" w14:textId="77777777" w:rsidR="009579D6" w:rsidRPr="00D60FDE" w:rsidRDefault="009579D6" w:rsidP="009579D6">
                            <w:pPr>
                              <w:jc w:val="both"/>
                              <w:rPr>
                                <w:rFonts w:ascii="Adobe Arabic" w:hAnsi="Adobe Arabic" w:cs="Adobe Arabic"/>
                                <w:b/>
                                <w:bCs/>
                                <w:sz w:val="36"/>
                                <w:szCs w:val="36"/>
                                <w:rtl/>
                                <w:lang w:bidi="ar-SY"/>
                              </w:rPr>
                            </w:pPr>
                            <w:r w:rsidRPr="00D60FDE">
                              <w:rPr>
                                <w:rFonts w:ascii="Adobe Arabic" w:hAnsi="Adobe Arabic" w:cs="Adobe Arabic"/>
                                <w:b/>
                                <w:bCs/>
                                <w:sz w:val="36"/>
                                <w:szCs w:val="36"/>
                                <w:rtl/>
                                <w:lang w:bidi="ar-SY"/>
                              </w:rPr>
                              <w:t xml:space="preserve">        </w:t>
                            </w:r>
                            <w:r>
                              <w:rPr>
                                <w:rFonts w:ascii="Adobe Arabic" w:hAnsi="Adobe Arabic" w:cs="Adobe Arabic" w:hint="cs"/>
                                <w:b/>
                                <w:bCs/>
                                <w:sz w:val="36"/>
                                <w:szCs w:val="36"/>
                                <w:rtl/>
                                <w:lang w:bidi="ar-SY"/>
                              </w:rPr>
                              <w:t>تمرين:</w:t>
                            </w:r>
                          </w:p>
                          <w:p w14:paraId="5A006822" w14:textId="77777777" w:rsidR="009579D6" w:rsidRPr="00D60FDE" w:rsidRDefault="009579D6" w:rsidP="009579D6">
                            <w:pPr>
                              <w:jc w:val="left"/>
                              <w:rPr>
                                <w:rFonts w:ascii="Adobe Arabic" w:hAnsi="Adobe Arabic" w:cs="Adobe Arabic"/>
                                <w:b/>
                                <w:bCs/>
                                <w:sz w:val="32"/>
                                <w:szCs w:val="36"/>
                              </w:rPr>
                            </w:pPr>
                          </w:p>
                        </w:txbxContent>
                      </v:textbox>
                    </v:roundrect>
                    <v:oval id="Oval 61" o:spid="_x0000_s1083" alt="&quot;&quot;" style="position:absolute;left:53438;top:734;width:5715;height:57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" fillcolor="#272727 [2749]" stroked="f" strokeweight="1pt">
                      <v:stroke joinstyle="miter"/>
                      <v:shadow on="t" color="black" opacity="26214f" origin=",-.5" offset="0,3pt"/>
                    </v:oval>
                  </v:group>
                  <v:rect id="Rectangle 768421" o:spid="_x0000_s1084" style="position:absolute;top:4929;width:50142;height:28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" fillcolor="#00b0f0" stroked="f" strokeweight="1pt"/>
                </v:group>
                <v:group id="Group 227" o:spid="_x0000_s1085" style="position:absolute;left:56772;top:1605;width:2465;height:1976" coordorigin="15206,34439" coordsize="10267,8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">
                  <v:shape id="Freeform: Shape 768423" o:spid="_x0000_s1086" style="position:absolute;left:15206;top:34439;width:10267;height:8231;visibility:visible;mso-wrap-style:square;v-text-anchor:middle" coordsize="896698,7188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" path="m105056,34949v-39520,,-71556,32036,-71556,71555l33500,418778v,39518,32036,71555,71556,71555l554650,490333r-1330,-1330l612234,489003r35096,35912l646692,524915r28036,28035l689020,567575r168,-164l744638,622860r,-84855l744659,538005r,-49002l783162,489003r,1330l791645,490333v39518,,71554,-32037,71554,-71555l863199,106504v,-39519,-32036,-71555,-71554,-71555l105056,34949xm87550,l809149,v48353,,87549,39197,87549,87549l896698,437733v,48352,-39196,87548,-87549,87548l783162,525281r,193562l589599,525281r-502049,c39198,525281,,486085,,437733l,87549c,39197,39198,,87550,xe" fillcolor="white [3212]" stroked="f" strokeweight="1pt">
                    <v:stroke joinstyle="miter"/>
                    <v:path arrowok="t" o:connecttype="custom" o:connectlocs="120289,40017;38358,121947;38358,479501;120289,561432;635075,561432;633552,559909;701008,559909;741193,601028;740463,601028;772564,633128;788929,649874;789121,649686;852611,713175;852611,616016;852635,616016;852635,559909;896721,559909;896721,561432;906434,561432;988364,479501;988364,121947;906434,40017;100245,0;926476,0;1026720,100244;1026720,501205;926476,601447;896721,601447;896721,823076;675091,601447;100245,601447;0,501205;0,100244;100245,0" o:connectangles="0,0,0,0,0,0,0,0,0,0,0,0,0,0,0,0,0,0,0,0,0,0,0,0,0,0,0,0,0,0,0,0,0,0"/>
                  </v:shape>
                  <v:roundrect id="Rectangle: Rounded Corners 768424" o:spid="_x0000_s1087" style="position:absolute;left:18939;top:33239;width:375;height:5713;rotation:90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" fillcolor="white [3212]" stroked="f" strokeweight="1pt">
                    <v:stroke joinstyle="miter"/>
                  </v:roundrect>
                  <v:roundrect id="Rectangle: Rounded Corners 768425" o:spid="_x0000_s1088" style="position:absolute;left:23239;top:35143;width:375;height:1905;rotation:90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" fillcolor="white [3212]" stroked="f" strokeweight="1pt">
                    <v:stroke joinstyle="miter"/>
                  </v:roundrect>
                  <v:roundrect id="Rectangle: Rounded Corners 768426" o:spid="_x0000_s1089" style="position:absolute;left:17034;top:36042;width:375;height:1904;rotation:90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" fillcolor="white [3212]" stroked="f" strokeweight="1pt">
                    <v:stroke joinstyle="miter"/>
                  </v:roundrect>
                  <v:roundrect id="Rectangle: Rounded Corners 768427" o:spid="_x0000_s1090" style="position:absolute;left:18938;top:36518;width:375;height:952;rotation:90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" fillcolor="white [3212]" stroked="f" strokeweight="1pt">
                    <v:stroke joinstyle="miter"/>
                  </v:roundrect>
                  <v:roundrect id="Rectangle: Rounded Corners 768428" o:spid="_x0000_s1091" style="position:absolute;left:22038;top:34847;width:381;height:4300;rotation:90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" fillcolor="white [3212]" stroked="f" strokeweight="1pt">
                    <v:stroke joinstyle="miter"/>
                  </v:roundrect>
                  <v:roundrect id="Rectangle: Rounded Corners 768429" o:spid="_x0000_s1092" style="position:absolute;left:18939;top:34991;width:375;height:5713;rotation:90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" fillcolor="white [3212]" stroked="f" strokeweight="1pt">
                    <v:stroke joinstyle="miter"/>
                  </v:roundrect>
                  <v:roundrect id="Rectangle: Rounded Corners 768430" o:spid="_x0000_s1093" style="position:absolute;left:23239;top:36895;width:375;height:1905;rotation:90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" fillcolor="white [3212]" stroked="f" strokeweight="1pt">
                    <v:stroke joinstyle="miter"/>
                  </v:roundrect>
                  <v:roundrect id="Rectangle: Rounded Corners 768431" o:spid="_x0000_s1094" style="position:absolute;left:17034;top:37771;width:375;height:1904;rotation:90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" fillcolor="white [3212]" stroked="f" strokeweight="1pt">
                    <v:stroke joinstyle="miter"/>
                  </v:roundrect>
                  <v:roundrect id="Rectangle: Rounded Corners 768432" o:spid="_x0000_s1095" style="position:absolute;left:18938;top:38247;width:375;height:952;rotation:90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" fillcolor="white [3212]" stroked="f" strokeweight="1pt">
                    <v:stroke joinstyle="miter"/>
                  </v:roundrect>
                  <v:roundrect id="Rectangle: Rounded Corners 768433" o:spid="_x0000_s1096" style="position:absolute;left:22038;top:36576;width:381;height:4300;rotation:90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" fillcolor="white [3212]" stroked="f" strokeweight="1pt">
                    <v:stroke joinstyle="miter"/>
                  </v:roundrect>
                </v:group>
                <w10:anchorlock/>
              </v:group>
            </w:pict>
          </mc:Fallback>
        </mc:AlternateContent>
      </w:r>
    </w:p>
    <w:p w14:paraId="209CCC00" w14:textId="1BF0B67F" w:rsidR="0048371F" w:rsidRPr="0048371F" w:rsidRDefault="0067126E" w:rsidP="0067126E">
      <w:pPr>
        <w:spacing w:line="276" w:lineRule="auto"/>
        <w:jc w:val="both"/>
        <w:rPr>
          <w:rFonts w:ascii="Adobe Arabic" w:hAnsi="Adobe Arabic" w:cs="Adobe Arabic"/>
          <w:sz w:val="40"/>
          <w:szCs w:val="44"/>
          <w:rtl/>
        </w:rPr>
      </w:pPr>
      <w:hyperlink r:id="rId19" w:history="1">
        <w:r w:rsidR="00487A4A" w:rsidRPr="0067126E">
          <w:rPr>
            <w:rStyle w:val="Hyperlink"/>
            <w:rFonts w:ascii="Adobe Arabic" w:hAnsi="Adobe Arabic" w:cs="Adobe Arabic"/>
            <w:sz w:val="40"/>
            <w:szCs w:val="44"/>
            <w:rtl/>
          </w:rPr>
          <w:t>من خلال فهمك لأهمية: تقييم مستوى المعرفة المتوافرة لدى الدائرة حول مفهوم تخطيط التعاقب الوظيفي تحدث عنها باختصار</w:t>
        </w:r>
        <w:r w:rsidR="0048371F" w:rsidRPr="0067126E">
          <w:rPr>
            <w:rStyle w:val="Hyperlink"/>
            <w:rFonts w:ascii="Adobe Arabic" w:hAnsi="Adobe Arabic" w:cs="Adobe Arabic" w:hint="cs"/>
            <w:sz w:val="40"/>
            <w:szCs w:val="44"/>
            <w:rtl/>
          </w:rPr>
          <w:t>؟</w:t>
        </w:r>
      </w:hyperlink>
    </w:p>
    <w:p w14:paraId="3A4AE714" w14:textId="77777777" w:rsidR="007846DC" w:rsidRDefault="0048371F" w:rsidP="0048371F">
      <w:pPr>
        <w:spacing w:line="276" w:lineRule="auto"/>
        <w:ind w:left="-897"/>
        <w:jc w:val="center"/>
        <w:rPr>
          <w:sz w:val="40"/>
          <w:szCs w:val="44"/>
          <w:rtl/>
          <w:lang w:bidi="ar-SY"/>
        </w:rPr>
      </w:pPr>
      <w:r>
        <w:rPr>
          <w:noProof/>
        </w:rPr>
        <mc:AlternateContent>
          <mc:Choice Requires="wps">
            <w:drawing>
              <wp:inline distT="0" distB="0" distL="0" distR="0" wp14:anchorId="23759F4B" wp14:editId="726CB73E">
                <wp:extent cx="6762750" cy="6381750"/>
                <wp:effectExtent l="0" t="0" r="19050" b="19050"/>
                <wp:docPr id="4" name="Rectangle: Rounded Corners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62750" cy="63817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accent4">
                            <a:lumMod val="20000"/>
                            <a:lumOff val="80000"/>
                          </a:schemeClr>
                        </a:solidFill>
                        <a:ln w="12700">
                          <a:solidFill>
                            <a:srgbClr val="FFC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AF4CC16" w14:textId="77777777"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0C462357" w14:textId="77777777"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79C66EAF" w14:textId="77777777"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4C91249D" w14:textId="77777777"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77366A62" w14:textId="77777777"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7D9C1926" w14:textId="77777777"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687DC834" w14:textId="77777777"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3C766768" w14:textId="77777777"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2569C591" w14:textId="77777777"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65CD1BC6" w14:textId="77777777"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08AF5B71" w14:textId="77777777"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4A53AFBA" w14:textId="77777777"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07895CD3" w14:textId="77777777"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3BBAAD7F" w14:textId="77777777"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039EA660" w14:textId="77777777"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78615E0E" w14:textId="77777777"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4A622D3B" w14:textId="77777777"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336E0AE0" w14:textId="77777777"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1FA3F012" w14:textId="77777777"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6F3D9AF5" w14:textId="77777777"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296EA097" w14:textId="77777777"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141396CD" w14:textId="77777777"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4E8CF70F" w14:textId="77777777"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10EEEA52" w14:textId="77777777"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38A00689" w14:textId="77777777"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6E2778D4" w14:textId="77777777"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7B534CA8" w14:textId="77777777" w:rsidR="0048371F" w:rsidRDefault="0048371F" w:rsidP="0048371F">
                            <w:pPr>
                              <w:jc w:val="center"/>
                              <w:rPr>
                                <w:sz w:val="22"/>
                                <w:szCs w:val="28"/>
                                <w:rtl/>
                                <w:lang w:bidi="ar-SY"/>
                              </w:rPr>
                            </w:pPr>
                          </w:p>
                        </w:txbxContent>
                      </wps:txbx>
                      <wps:bodyPr rot="0" vert="horz" wrap="square" lIns="0" tIns="108000" rIns="0" bIns="45720" anchor="ctr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oundrect w14:anchorId="23759F4B" id="Rectangle: Rounded Corners 4" o:spid="_x0000_s1097" style="width:532.5pt;height:502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" fillcolor="#fff2cc [663]" strokecolor="#ffc000" strokeweight="1pt">
                <v:stroke joinstyle="miter"/>
                <v:textbox inset="0,3mm,0">
                  <w:txbxContent>
                    <w:p w14:paraId="2AF4CC16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0C462357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79C66EAF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4C91249D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77366A62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7D9C1926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687DC834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3C766768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2569C591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65CD1BC6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08AF5B71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4A53AFBA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07895CD3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3BBAAD7F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039EA660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78615E0E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4A622D3B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336E0AE0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1FA3F012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6F3D9AF5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296EA097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141396CD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4E8CF70F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10EEEA52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38A00689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6E2778D4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7B534CA8" w14:textId="77777777" w:rsidR="0048371F" w:rsidRDefault="0048371F" w:rsidP="0048371F">
                      <w:pPr>
                        <w:jc w:val="center"/>
                        <w:rPr>
                          <w:sz w:val="22"/>
                          <w:szCs w:val="28"/>
                          <w:rtl/>
                          <w:lang w:bidi="ar-SY"/>
                        </w:rPr>
                      </w:pPr>
                    </w:p>
                  </w:txbxContent>
                </v:textbox>
                <w10:anchorlock/>
              </v:roundrect>
            </w:pict>
          </mc:Fallback>
        </mc:AlternateContent>
      </w:r>
    </w:p>
    <w:p w14:paraId="668FC441" w14:textId="77777777" w:rsidR="007846DC" w:rsidRDefault="007846DC" w:rsidP="007846DC">
      <w:pPr>
        <w:jc w:val="center"/>
        <w:rPr>
          <w:sz w:val="40"/>
          <w:szCs w:val="44"/>
          <w:rtl/>
          <w:lang w:bidi="ar-SY"/>
        </w:rPr>
      </w:pPr>
      <w:r>
        <w:rPr>
          <w:rFonts w:ascii="Adobe Arabic" w:hAnsi="Adobe Arabic" w:cs="Adobe Arabic"/>
          <w:b/>
          <w:bCs/>
          <w:noProof/>
          <w:color w:val="002060"/>
          <w:sz w:val="54"/>
          <w:szCs w:val="54"/>
        </w:rPr>
        <w:lastRenderedPageBreak/>
        <mc:AlternateContent>
          <mc:Choice Requires="wpg">
            <w:drawing>
              <wp:inline distT="0" distB="0" distL="0" distR="0" wp14:anchorId="4FBEABCD" wp14:editId="60D1AF10">
                <wp:extent cx="3432864" cy="816291"/>
                <wp:effectExtent l="76200" t="38100" r="53340" b="41275"/>
                <wp:docPr id="57" name="Group 5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432864" cy="816291"/>
                          <a:chOff x="1809974" y="-895921"/>
                          <a:chExt cx="3432983" cy="824318"/>
                        </a:xfrm>
                      </wpg:grpSpPr>
                      <wps:wsp>
                        <wps:cNvPr id="58" name="Rectangle 58"/>
                        <wps:cNvSpPr/>
                        <wps:spPr>
                          <a:xfrm>
                            <a:off x="2325455" y="-895921"/>
                            <a:ext cx="2426601" cy="800101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noFill/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281F6BD3" w14:textId="77777777" w:rsidR="007846DC" w:rsidRPr="00415CB0" w:rsidRDefault="007846DC" w:rsidP="007846DC">
                              <w:pPr>
                                <w:spacing w:line="240" w:lineRule="auto"/>
                                <w:jc w:val="center"/>
                                <w:rPr>
                                  <w:rFonts w:ascii="Adobe Arabic" w:hAnsi="Adobe Arabic" w:cs="Adobe Arabic"/>
                                  <w:b/>
                                  <w:bCs/>
                                  <w:color w:val="002060"/>
                                  <w:sz w:val="44"/>
                                  <w:szCs w:val="44"/>
                                  <w:rtl/>
                                  <w:lang w:bidi="ar-EG"/>
                                  <w14:textOutline w14:w="6731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415CB0">
                                <w:rPr>
                                  <w:rFonts w:ascii="Adobe Arabic" w:hAnsi="Adobe Arabic" w:cs="Adobe Arabic" w:hint="cs"/>
                                  <w:b/>
                                  <w:bCs/>
                                  <w:color w:val="002060"/>
                                  <w:sz w:val="44"/>
                                  <w:szCs w:val="44"/>
                                  <w:rtl/>
                                  <w:lang w:bidi="ar-EG"/>
                                  <w14:textOutline w14:w="6731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اليوم التدريبي </w:t>
                              </w:r>
                              <w:r>
                                <w:rPr>
                                  <w:rFonts w:ascii="Adobe Arabic" w:hAnsi="Adobe Arabic" w:cs="Adobe Arabic" w:hint="cs"/>
                                  <w:b/>
                                  <w:bCs/>
                                  <w:color w:val="002060"/>
                                  <w:sz w:val="44"/>
                                  <w:szCs w:val="44"/>
                                  <w:rtl/>
                                  <w:lang w:bidi="ar-EG"/>
                                  <w14:textOutline w14:w="6731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الثاني</w:t>
                              </w:r>
                              <w:r w:rsidRPr="00415CB0">
                                <w:rPr>
                                  <w:rFonts w:ascii="Adobe Arabic" w:hAnsi="Adobe Arabic" w:cs="Adobe Arabic"/>
                                  <w:b/>
                                  <w:bCs/>
                                  <w:color w:val="002060"/>
                                  <w:sz w:val="44"/>
                                  <w:szCs w:val="44"/>
                                  <w:rtl/>
                                  <w:lang w:bidi="ar-EG"/>
                                  <w14:textOutline w14:w="6731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br/>
                              </w:r>
                              <w:r w:rsidRPr="00415CB0">
                                <w:rPr>
                                  <w:rFonts w:ascii="Adobe Arabic" w:hAnsi="Adobe Arabic" w:cs="Adobe Arabic" w:hint="cs"/>
                                  <w:b/>
                                  <w:bCs/>
                                  <w:color w:val="002060"/>
                                  <w:sz w:val="44"/>
                                  <w:szCs w:val="44"/>
                                  <w:rtl/>
                                  <w:lang w:bidi="ar-EG"/>
                                  <w14:textOutline w14:w="6731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الجلسة </w:t>
                              </w:r>
                              <w:r>
                                <w:rPr>
                                  <w:rFonts w:ascii="Adobe Arabic" w:hAnsi="Adobe Arabic" w:cs="Adobe Arabic" w:hint="cs"/>
                                  <w:b/>
                                  <w:bCs/>
                                  <w:color w:val="002060"/>
                                  <w:sz w:val="44"/>
                                  <w:szCs w:val="44"/>
                                  <w:rtl/>
                                  <w:lang w:bidi="ar-EG"/>
                                  <w14:textOutline w14:w="6731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الثانية</w:t>
                              </w:r>
                              <w:r w:rsidRPr="00415CB0">
                                <w:rPr>
                                  <w:rFonts w:ascii="Adobe Arabic" w:hAnsi="Adobe Arabic" w:cs="Adobe Arabic" w:hint="cs"/>
                                  <w:b/>
                                  <w:bCs/>
                                  <w:color w:val="002060"/>
                                  <w:sz w:val="44"/>
                                  <w:szCs w:val="44"/>
                                  <w:rtl/>
                                  <w:lang w:bidi="ar-EG"/>
                                  <w14:textOutline w14:w="6731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59" name="Picture 59"/>
                          <pic:cNvPicPr>
                            <a:picLocks noChangeAspect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636553">
                            <a:off x="4677524" y="-892881"/>
                            <a:ext cx="565433" cy="821278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60" name="Picture 60"/>
                          <pic:cNvPicPr>
                            <a:picLocks noChangeAspect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20963447" flipH="1">
                            <a:off x="1809974" y="-892894"/>
                            <a:ext cx="565433" cy="821278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w14:anchorId="4FBEABCD" id="Group 57" o:spid="_x0000_s1098" style="width:270.3pt;height:64.25pt;mso-position-horizontal-relative:char;mso-position-vertical-relative:line" coordorigin="18099,-8959" coordsize="34329,824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">
                <v:rect id="Rectangle 58" o:spid="_x0000_s1099" style="position:absolute;left:23254;top:-8959;width:24266;height:800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" filled="f" stroked="f" strokeweight="1pt">
                  <v:textbox>
                    <w:txbxContent>
                      <w:p w14:paraId="281F6BD3" w14:textId="77777777" w:rsidR="007846DC" w:rsidRPr="00415CB0" w:rsidRDefault="007846DC" w:rsidP="007846DC">
                        <w:pPr>
                          <w:spacing w:line="240" w:lineRule="auto"/>
                          <w:jc w:val="center"/>
                          <w:rPr>
                            <w:rFonts w:ascii="Adobe Arabic" w:hAnsi="Adobe Arabic" w:cs="Adobe Arabic"/>
                            <w:b/>
                            <w:bCs/>
                            <w:color w:val="002060"/>
                            <w:sz w:val="44"/>
                            <w:szCs w:val="44"/>
                            <w:rtl/>
                            <w:lang w:bidi="ar-EG"/>
                            <w14:textOutline w14:w="6731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415CB0">
                          <w:rPr>
                            <w:rFonts w:ascii="Adobe Arabic" w:hAnsi="Adobe Arabic" w:cs="Adobe Arabic" w:hint="cs"/>
                            <w:b/>
                            <w:bCs/>
                            <w:color w:val="002060"/>
                            <w:sz w:val="44"/>
                            <w:szCs w:val="44"/>
                            <w:rtl/>
                            <w:lang w:bidi="ar-EG"/>
                            <w14:textOutline w14:w="6731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اليوم التدريبي </w:t>
                        </w:r>
                        <w:r>
                          <w:rPr>
                            <w:rFonts w:ascii="Adobe Arabic" w:hAnsi="Adobe Arabic" w:cs="Adobe Arabic" w:hint="cs"/>
                            <w:b/>
                            <w:bCs/>
                            <w:color w:val="002060"/>
                            <w:sz w:val="44"/>
                            <w:szCs w:val="44"/>
                            <w:rtl/>
                            <w:lang w:bidi="ar-EG"/>
                            <w14:textOutline w14:w="6731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الثاني</w:t>
                        </w:r>
                        <w:r w:rsidRPr="00415CB0">
                          <w:rPr>
                            <w:rFonts w:ascii="Adobe Arabic" w:hAnsi="Adobe Arabic" w:cs="Adobe Arabic"/>
                            <w:b/>
                            <w:bCs/>
                            <w:color w:val="002060"/>
                            <w:sz w:val="44"/>
                            <w:szCs w:val="44"/>
                            <w:rtl/>
                            <w:lang w:bidi="ar-EG"/>
                            <w14:textOutline w14:w="6731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br/>
                        </w:r>
                        <w:r w:rsidRPr="00415CB0">
                          <w:rPr>
                            <w:rFonts w:ascii="Adobe Arabic" w:hAnsi="Adobe Arabic" w:cs="Adobe Arabic" w:hint="cs"/>
                            <w:b/>
                            <w:bCs/>
                            <w:color w:val="002060"/>
                            <w:sz w:val="44"/>
                            <w:szCs w:val="44"/>
                            <w:rtl/>
                            <w:lang w:bidi="ar-EG"/>
                            <w14:textOutline w14:w="6731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الجلسة </w:t>
                        </w:r>
                        <w:r>
                          <w:rPr>
                            <w:rFonts w:ascii="Adobe Arabic" w:hAnsi="Adobe Arabic" w:cs="Adobe Arabic" w:hint="cs"/>
                            <w:b/>
                            <w:bCs/>
                            <w:color w:val="002060"/>
                            <w:sz w:val="44"/>
                            <w:szCs w:val="44"/>
                            <w:rtl/>
                            <w:lang w:bidi="ar-EG"/>
                            <w14:textOutline w14:w="6731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الثانية</w:t>
                        </w:r>
                        <w:r w:rsidRPr="00415CB0">
                          <w:rPr>
                            <w:rFonts w:ascii="Adobe Arabic" w:hAnsi="Adobe Arabic" w:cs="Adobe Arabic" w:hint="cs"/>
                            <w:b/>
                            <w:bCs/>
                            <w:color w:val="002060"/>
                            <w:sz w:val="44"/>
                            <w:szCs w:val="44"/>
                            <w:rtl/>
                            <w:lang w:bidi="ar-EG"/>
                            <w14:textOutline w14:w="6731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Picture 59" o:spid="_x0000_s1100" type="#_x0000_t75" style="position:absolute;left:46775;top:-8928;width:5654;height:8212;rotation:695286fd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">
                  <v:imagedata r:id="rId16" o:title=""/>
                </v:shape>
                <v:shape id="Picture 60" o:spid="_x0000_s1101" type="#_x0000_t75" style="position:absolute;left:18099;top:-8928;width:5655;height:8212;rotation:695286fd;flip:x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">
                  <v:imagedata r:id="rId16" o:title=""/>
                </v:shape>
                <w10:anchorlock/>
              </v:group>
            </w:pict>
          </mc:Fallback>
        </mc:AlternateContent>
      </w:r>
    </w:p>
    <w:p w14:paraId="3468D139" w14:textId="77777777" w:rsidR="009579D6" w:rsidRDefault="009579D6" w:rsidP="007846DC">
      <w:pPr>
        <w:jc w:val="center"/>
        <w:rPr>
          <w:sz w:val="40"/>
          <w:szCs w:val="44"/>
          <w:rtl/>
          <w:lang w:bidi="ar-SY"/>
        </w:rPr>
      </w:pPr>
      <w:r>
        <w:rPr>
          <w:noProof/>
          <w:rtl/>
        </w:rPr>
        <mc:AlternateContent>
          <mc:Choice Requires="wpg">
            <w:drawing>
              <wp:inline distT="0" distB="0" distL="0" distR="0" wp14:anchorId="6735DF9D" wp14:editId="18D06BF8">
                <wp:extent cx="5731510" cy="486410"/>
                <wp:effectExtent l="0" t="0" r="2540" b="27940"/>
                <wp:docPr id="204" name="Group 20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31510" cy="486410"/>
                          <a:chOff x="0" y="0"/>
                          <a:chExt cx="6088381" cy="505014"/>
                        </a:xfrm>
                      </wpg:grpSpPr>
                      <wpg:grpSp>
                        <wpg:cNvPr id="205" name="Group 205"/>
                        <wpg:cNvGrpSpPr/>
                        <wpg:grpSpPr>
                          <a:xfrm>
                            <a:off x="0" y="0"/>
                            <a:ext cx="6088381" cy="505014"/>
                            <a:chOff x="0" y="15912"/>
                            <a:chExt cx="6089113" cy="505882"/>
                          </a:xfrm>
                        </wpg:grpSpPr>
                        <wpg:grpSp>
                          <wpg:cNvPr id="206" name="Group 206"/>
                          <wpg:cNvGrpSpPr/>
                          <wpg:grpSpPr>
                            <a:xfrm>
                              <a:off x="4532132" y="15912"/>
                              <a:ext cx="1556981" cy="505840"/>
                              <a:chOff x="3759879" y="22367"/>
                              <a:chExt cx="2271470" cy="711023"/>
                            </a:xfrm>
                          </wpg:grpSpPr>
                          <wps:wsp>
                            <wps:cNvPr id="207" name="Rectangle: Rounded Corners 55">
                              <a:extLst>
                                <a:ext uri="{C183D7F6-B498-43B3-948B-1728B52AA6E4}">
                                  <adec:decorative xmlns:adec="http://schemas.microsoft.com/office/drawing/2017/decorative" val="1"/>
                                </a:ext>
                              </a:extLst>
                            </wps:cNvPr>
                            <wps:cNvSpPr/>
                            <wps:spPr>
                              <a:xfrm>
                                <a:off x="3759879" y="22367"/>
                                <a:ext cx="2271470" cy="711023"/>
                              </a:xfrm>
                              <a:prstGeom prst="roundRect">
                                <a:avLst>
                                  <a:gd name="adj" fmla="val 50000"/>
                                </a:avLst>
                              </a:prstGeom>
                              <a:solidFill>
                                <a:srgbClr val="00B0F0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18EA0F2B" w14:textId="77777777" w:rsidR="009579D6" w:rsidRPr="00D60FDE" w:rsidRDefault="009579D6" w:rsidP="009579D6">
                                  <w:pPr>
                                    <w:jc w:val="both"/>
                                    <w:rPr>
                                      <w:rFonts w:ascii="Adobe Arabic" w:hAnsi="Adobe Arabic" w:cs="Adobe Arabic"/>
                                      <w:b/>
                                      <w:bCs/>
                                      <w:sz w:val="36"/>
                                      <w:szCs w:val="36"/>
                                      <w:rtl/>
                                      <w:lang w:bidi="ar-SY"/>
                                    </w:rPr>
                                  </w:pPr>
                                  <w:r w:rsidRPr="00D60FDE">
                                    <w:rPr>
                                      <w:rFonts w:ascii="Adobe Arabic" w:hAnsi="Adobe Arabic" w:cs="Adobe Arabic"/>
                                      <w:b/>
                                      <w:bCs/>
                                      <w:sz w:val="36"/>
                                      <w:szCs w:val="36"/>
                                      <w:rtl/>
                                      <w:lang w:bidi="ar-SY"/>
                                    </w:rPr>
                                    <w:t xml:space="preserve">        </w:t>
                                  </w:r>
                                  <w:r>
                                    <w:rPr>
                                      <w:rFonts w:ascii="Adobe Arabic" w:hAnsi="Adobe Arabic" w:cs="Adobe Arabic" w:hint="cs"/>
                                      <w:b/>
                                      <w:bCs/>
                                      <w:sz w:val="36"/>
                                      <w:szCs w:val="36"/>
                                      <w:rtl/>
                                      <w:lang w:bidi="ar-SY"/>
                                    </w:rPr>
                                    <w:t>تمرين:</w:t>
                                  </w:r>
                                </w:p>
                                <w:p w14:paraId="66549E77" w14:textId="77777777" w:rsidR="009579D6" w:rsidRPr="00D60FDE" w:rsidRDefault="009579D6" w:rsidP="009579D6">
                                  <w:pPr>
                                    <w:jc w:val="left"/>
                                    <w:rPr>
                                      <w:rFonts w:ascii="Adobe Arabic" w:hAnsi="Adobe Arabic" w:cs="Adobe Arabic"/>
                                      <w:b/>
                                      <w:bCs/>
                                      <w:sz w:val="32"/>
                                      <w:szCs w:val="36"/>
                                    </w:rPr>
                                  </w:pPr>
                                </w:p>
                              </w:txbxContent>
                            </wps:txbx>
                            <wps:bodyPr rtlCol="0" anchor="ctr"/>
                          </wps:wsp>
                          <wps:wsp>
                            <wps:cNvPr id="208" name="Oval 61">
                              <a:extLst>
                                <a:ext uri="{C183D7F6-B498-43B3-948B-1728B52AA6E4}">
                                  <adec:decorative xmlns:adec="http://schemas.microsoft.com/office/drawing/2017/decorative" val="1"/>
                                </a:ext>
                              </a:extLst>
                            </wps:cNvPr>
                            <wps:cNvSpPr/>
                            <wps:spPr>
                              <a:xfrm>
                                <a:off x="5343834" y="73441"/>
                                <a:ext cx="571500" cy="571497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tx1">
                                  <a:lumMod val="85000"/>
                                  <a:lumOff val="15000"/>
                                </a:schemeClr>
                              </a:solidFill>
                              <a:ln>
                                <a:noFill/>
                              </a:ln>
                              <a:effectLst>
                                <a:outerShdw blurRad="50800" dist="38100" dir="5400000" algn="t" rotWithShape="0">
                                  <a:prstClr val="black">
                                    <a:alpha val="40000"/>
                                  </a:prstClr>
                                </a:outerShdw>
                              </a:effectLst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</wpg:grpSp>
                        <wps:wsp>
                          <wps:cNvPr id="209" name="Rectangle 209"/>
                          <wps:cNvSpPr/>
                          <wps:spPr>
                            <a:xfrm>
                              <a:off x="0" y="492994"/>
                              <a:ext cx="5014257" cy="28800"/>
                            </a:xfrm>
                            <a:prstGeom prst="rect">
                              <a:avLst/>
                            </a:prstGeom>
                            <a:solidFill>
                              <a:srgbClr val="00B0F0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210" name="Group 227"/>
                        <wpg:cNvGrpSpPr/>
                        <wpg:grpSpPr>
                          <a:xfrm>
                            <a:off x="5677231" y="160517"/>
                            <a:ext cx="246491" cy="197662"/>
                            <a:chOff x="1520617" y="3443952"/>
                            <a:chExt cx="1026720" cy="823076"/>
                          </a:xfrm>
                          <a:solidFill>
                            <a:srgbClr val="FFC000"/>
                          </a:solidFill>
                        </wpg:grpSpPr>
                        <wps:wsp>
                          <wps:cNvPr id="211" name="Freeform: Shape 211"/>
                          <wps:cNvSpPr/>
                          <wps:spPr>
                            <a:xfrm>
                              <a:off x="1520617" y="3443952"/>
                              <a:ext cx="1026720" cy="823076"/>
                            </a:xfrm>
                            <a:custGeom>
                              <a:avLst/>
                              <a:gdLst>
                                <a:gd name="connsiteX0" fmla="*/ 105056 w 896698"/>
                                <a:gd name="connsiteY0" fmla="*/ 34949 h 718843"/>
                                <a:gd name="connsiteX1" fmla="*/ 33500 w 896698"/>
                                <a:gd name="connsiteY1" fmla="*/ 106504 h 718843"/>
                                <a:gd name="connsiteX2" fmla="*/ 33500 w 896698"/>
                                <a:gd name="connsiteY2" fmla="*/ 418778 h 718843"/>
                                <a:gd name="connsiteX3" fmla="*/ 105056 w 896698"/>
                                <a:gd name="connsiteY3" fmla="*/ 490333 h 718843"/>
                                <a:gd name="connsiteX4" fmla="*/ 554650 w 896698"/>
                                <a:gd name="connsiteY4" fmla="*/ 490333 h 718843"/>
                                <a:gd name="connsiteX5" fmla="*/ 553320 w 896698"/>
                                <a:gd name="connsiteY5" fmla="*/ 489003 h 718843"/>
                                <a:gd name="connsiteX6" fmla="*/ 612234 w 896698"/>
                                <a:gd name="connsiteY6" fmla="*/ 489003 h 718843"/>
                                <a:gd name="connsiteX7" fmla="*/ 647330 w 896698"/>
                                <a:gd name="connsiteY7" fmla="*/ 524915 h 718843"/>
                                <a:gd name="connsiteX8" fmla="*/ 646692 w 896698"/>
                                <a:gd name="connsiteY8" fmla="*/ 524915 h 718843"/>
                                <a:gd name="connsiteX9" fmla="*/ 674728 w 896698"/>
                                <a:gd name="connsiteY9" fmla="*/ 552950 h 718843"/>
                                <a:gd name="connsiteX10" fmla="*/ 689020 w 896698"/>
                                <a:gd name="connsiteY10" fmla="*/ 567575 h 718843"/>
                                <a:gd name="connsiteX11" fmla="*/ 689188 w 896698"/>
                                <a:gd name="connsiteY11" fmla="*/ 567411 h 718843"/>
                                <a:gd name="connsiteX12" fmla="*/ 744638 w 896698"/>
                                <a:gd name="connsiteY12" fmla="*/ 622860 h 718843"/>
                                <a:gd name="connsiteX13" fmla="*/ 744638 w 896698"/>
                                <a:gd name="connsiteY13" fmla="*/ 538005 h 718843"/>
                                <a:gd name="connsiteX14" fmla="*/ 744659 w 896698"/>
                                <a:gd name="connsiteY14" fmla="*/ 538005 h 718843"/>
                                <a:gd name="connsiteX15" fmla="*/ 744659 w 896698"/>
                                <a:gd name="connsiteY15" fmla="*/ 489003 h 718843"/>
                                <a:gd name="connsiteX16" fmla="*/ 783162 w 896698"/>
                                <a:gd name="connsiteY16" fmla="*/ 489003 h 718843"/>
                                <a:gd name="connsiteX17" fmla="*/ 783162 w 896698"/>
                                <a:gd name="connsiteY17" fmla="*/ 490333 h 718843"/>
                                <a:gd name="connsiteX18" fmla="*/ 791645 w 896698"/>
                                <a:gd name="connsiteY18" fmla="*/ 490333 h 718843"/>
                                <a:gd name="connsiteX19" fmla="*/ 863199 w 896698"/>
                                <a:gd name="connsiteY19" fmla="*/ 418778 h 718843"/>
                                <a:gd name="connsiteX20" fmla="*/ 863199 w 896698"/>
                                <a:gd name="connsiteY20" fmla="*/ 106504 h 718843"/>
                                <a:gd name="connsiteX21" fmla="*/ 791645 w 896698"/>
                                <a:gd name="connsiteY21" fmla="*/ 34949 h 718843"/>
                                <a:gd name="connsiteX22" fmla="*/ 87550 w 896698"/>
                                <a:gd name="connsiteY22" fmla="*/ 0 h 718843"/>
                                <a:gd name="connsiteX23" fmla="*/ 809149 w 896698"/>
                                <a:gd name="connsiteY23" fmla="*/ 0 h 718843"/>
                                <a:gd name="connsiteX24" fmla="*/ 896698 w 896698"/>
                                <a:gd name="connsiteY24" fmla="*/ 87549 h 718843"/>
                                <a:gd name="connsiteX25" fmla="*/ 896698 w 896698"/>
                                <a:gd name="connsiteY25" fmla="*/ 437733 h 718843"/>
                                <a:gd name="connsiteX26" fmla="*/ 809149 w 896698"/>
                                <a:gd name="connsiteY26" fmla="*/ 525281 h 718843"/>
                                <a:gd name="connsiteX27" fmla="*/ 783162 w 896698"/>
                                <a:gd name="connsiteY27" fmla="*/ 525281 h 718843"/>
                                <a:gd name="connsiteX28" fmla="*/ 783162 w 896698"/>
                                <a:gd name="connsiteY28" fmla="*/ 718843 h 718843"/>
                                <a:gd name="connsiteX29" fmla="*/ 589599 w 896698"/>
                                <a:gd name="connsiteY29" fmla="*/ 525281 h 718843"/>
                                <a:gd name="connsiteX30" fmla="*/ 87550 w 896698"/>
                                <a:gd name="connsiteY30" fmla="*/ 525281 h 718843"/>
                                <a:gd name="connsiteX31" fmla="*/ 0 w 896698"/>
                                <a:gd name="connsiteY31" fmla="*/ 437733 h 718843"/>
                                <a:gd name="connsiteX32" fmla="*/ 0 w 896698"/>
                                <a:gd name="connsiteY32" fmla="*/ 87549 h 718843"/>
                                <a:gd name="connsiteX33" fmla="*/ 87550 w 896698"/>
                                <a:gd name="connsiteY33" fmla="*/ 0 h 718843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  <a:cxn ang="0">
                                  <a:pos x="connsiteX9" y="connsiteY9"/>
                                </a:cxn>
                                <a:cxn ang="0">
                                  <a:pos x="connsiteX10" y="connsiteY10"/>
                                </a:cxn>
                                <a:cxn ang="0">
                                  <a:pos x="connsiteX11" y="connsiteY11"/>
                                </a:cxn>
                                <a:cxn ang="0">
                                  <a:pos x="connsiteX12" y="connsiteY12"/>
                                </a:cxn>
                                <a:cxn ang="0">
                                  <a:pos x="connsiteX13" y="connsiteY13"/>
                                </a:cxn>
                                <a:cxn ang="0">
                                  <a:pos x="connsiteX14" y="connsiteY14"/>
                                </a:cxn>
                                <a:cxn ang="0">
                                  <a:pos x="connsiteX15" y="connsiteY15"/>
                                </a:cxn>
                                <a:cxn ang="0">
                                  <a:pos x="connsiteX16" y="connsiteY16"/>
                                </a:cxn>
                                <a:cxn ang="0">
                                  <a:pos x="connsiteX17" y="connsiteY17"/>
                                </a:cxn>
                                <a:cxn ang="0">
                                  <a:pos x="connsiteX18" y="connsiteY18"/>
                                </a:cxn>
                                <a:cxn ang="0">
                                  <a:pos x="connsiteX19" y="connsiteY19"/>
                                </a:cxn>
                                <a:cxn ang="0">
                                  <a:pos x="connsiteX20" y="connsiteY20"/>
                                </a:cxn>
                                <a:cxn ang="0">
                                  <a:pos x="connsiteX21" y="connsiteY21"/>
                                </a:cxn>
                                <a:cxn ang="0">
                                  <a:pos x="connsiteX22" y="connsiteY22"/>
                                </a:cxn>
                                <a:cxn ang="0">
                                  <a:pos x="connsiteX23" y="connsiteY23"/>
                                </a:cxn>
                                <a:cxn ang="0">
                                  <a:pos x="connsiteX24" y="connsiteY24"/>
                                </a:cxn>
                                <a:cxn ang="0">
                                  <a:pos x="connsiteX25" y="connsiteY25"/>
                                </a:cxn>
                                <a:cxn ang="0">
                                  <a:pos x="connsiteX26" y="connsiteY26"/>
                                </a:cxn>
                                <a:cxn ang="0">
                                  <a:pos x="connsiteX27" y="connsiteY27"/>
                                </a:cxn>
                                <a:cxn ang="0">
                                  <a:pos x="connsiteX28" y="connsiteY28"/>
                                </a:cxn>
                                <a:cxn ang="0">
                                  <a:pos x="connsiteX29" y="connsiteY29"/>
                                </a:cxn>
                                <a:cxn ang="0">
                                  <a:pos x="connsiteX30" y="connsiteY30"/>
                                </a:cxn>
                                <a:cxn ang="0">
                                  <a:pos x="connsiteX31" y="connsiteY31"/>
                                </a:cxn>
                                <a:cxn ang="0">
                                  <a:pos x="connsiteX32" y="connsiteY32"/>
                                </a:cxn>
                                <a:cxn ang="0">
                                  <a:pos x="connsiteX33" y="connsiteY33"/>
                                </a:cxn>
                              </a:cxnLst>
                              <a:rect l="l" t="t" r="r" b="b"/>
                              <a:pathLst>
                                <a:path w="896698" h="718843">
                                  <a:moveTo>
                                    <a:pt x="105056" y="34949"/>
                                  </a:moveTo>
                                  <a:cubicBezTo>
                                    <a:pt x="65536" y="34949"/>
                                    <a:pt x="33500" y="66985"/>
                                    <a:pt x="33500" y="106504"/>
                                  </a:cubicBezTo>
                                  <a:lnTo>
                                    <a:pt x="33500" y="418778"/>
                                  </a:lnTo>
                                  <a:cubicBezTo>
                                    <a:pt x="33500" y="458296"/>
                                    <a:pt x="65536" y="490333"/>
                                    <a:pt x="105056" y="490333"/>
                                  </a:cubicBezTo>
                                  <a:lnTo>
                                    <a:pt x="554650" y="490333"/>
                                  </a:lnTo>
                                  <a:lnTo>
                                    <a:pt x="553320" y="489003"/>
                                  </a:lnTo>
                                  <a:lnTo>
                                    <a:pt x="612234" y="489003"/>
                                  </a:lnTo>
                                  <a:lnTo>
                                    <a:pt x="647330" y="524915"/>
                                  </a:lnTo>
                                  <a:lnTo>
                                    <a:pt x="646692" y="524915"/>
                                  </a:lnTo>
                                  <a:lnTo>
                                    <a:pt x="674728" y="552950"/>
                                  </a:lnTo>
                                  <a:lnTo>
                                    <a:pt x="689020" y="567575"/>
                                  </a:lnTo>
                                  <a:lnTo>
                                    <a:pt x="689188" y="567411"/>
                                  </a:lnTo>
                                  <a:lnTo>
                                    <a:pt x="744638" y="622860"/>
                                  </a:lnTo>
                                  <a:lnTo>
                                    <a:pt x="744638" y="538005"/>
                                  </a:lnTo>
                                  <a:lnTo>
                                    <a:pt x="744659" y="538005"/>
                                  </a:lnTo>
                                  <a:lnTo>
                                    <a:pt x="744659" y="489003"/>
                                  </a:lnTo>
                                  <a:lnTo>
                                    <a:pt x="783162" y="489003"/>
                                  </a:lnTo>
                                  <a:lnTo>
                                    <a:pt x="783162" y="490333"/>
                                  </a:lnTo>
                                  <a:lnTo>
                                    <a:pt x="791645" y="490333"/>
                                  </a:lnTo>
                                  <a:cubicBezTo>
                                    <a:pt x="831163" y="490333"/>
                                    <a:pt x="863199" y="458296"/>
                                    <a:pt x="863199" y="418778"/>
                                  </a:cubicBezTo>
                                  <a:lnTo>
                                    <a:pt x="863199" y="106504"/>
                                  </a:lnTo>
                                  <a:cubicBezTo>
                                    <a:pt x="863199" y="66985"/>
                                    <a:pt x="831163" y="34949"/>
                                    <a:pt x="791645" y="34949"/>
                                  </a:cubicBezTo>
                                  <a:close/>
                                  <a:moveTo>
                                    <a:pt x="87550" y="0"/>
                                  </a:moveTo>
                                  <a:lnTo>
                                    <a:pt x="809149" y="0"/>
                                  </a:lnTo>
                                  <a:cubicBezTo>
                                    <a:pt x="857502" y="0"/>
                                    <a:pt x="896698" y="39197"/>
                                    <a:pt x="896698" y="87549"/>
                                  </a:cubicBezTo>
                                  <a:lnTo>
                                    <a:pt x="896698" y="437733"/>
                                  </a:lnTo>
                                  <a:cubicBezTo>
                                    <a:pt x="896698" y="486085"/>
                                    <a:pt x="857502" y="525281"/>
                                    <a:pt x="809149" y="525281"/>
                                  </a:cubicBezTo>
                                  <a:lnTo>
                                    <a:pt x="783162" y="525281"/>
                                  </a:lnTo>
                                  <a:lnTo>
                                    <a:pt x="783162" y="718843"/>
                                  </a:lnTo>
                                  <a:lnTo>
                                    <a:pt x="589599" y="525281"/>
                                  </a:lnTo>
                                  <a:lnTo>
                                    <a:pt x="87550" y="525281"/>
                                  </a:lnTo>
                                  <a:cubicBezTo>
                                    <a:pt x="39198" y="525281"/>
                                    <a:pt x="0" y="486085"/>
                                    <a:pt x="0" y="437733"/>
                                  </a:cubicBezTo>
                                  <a:lnTo>
                                    <a:pt x="0" y="87549"/>
                                  </a:lnTo>
                                  <a:cubicBezTo>
                                    <a:pt x="0" y="39197"/>
                                    <a:pt x="39198" y="0"/>
                                    <a:pt x="87550" y="0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chemeClr val="bg1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wrap="square" rtlCol="0" anchor="ctr">
                            <a:noAutofit/>
                          </wps:bodyPr>
                        </wps:wsp>
                        <wps:wsp>
                          <wps:cNvPr id="212" name="Rectangle: Rounded Corners 212"/>
                          <wps:cNvSpPr/>
                          <wps:spPr>
                            <a:xfrm rot="5400000">
                              <a:off x="1893931" y="3323969"/>
                              <a:ext cx="37516" cy="571283"/>
                            </a:xfrm>
                            <a:prstGeom prst="roundRect">
                              <a:avLst>
                                <a:gd name="adj" fmla="val 50000"/>
                              </a:avLst>
                            </a:prstGeom>
                            <a:solidFill>
                              <a:schemeClr val="bg1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213" name="Rectangle: Rounded Corners 213"/>
                          <wps:cNvSpPr/>
                          <wps:spPr>
                            <a:xfrm rot="5400000">
                              <a:off x="2323943" y="3514398"/>
                              <a:ext cx="37516" cy="190427"/>
                            </a:xfrm>
                            <a:prstGeom prst="roundRect">
                              <a:avLst>
                                <a:gd name="adj" fmla="val 50000"/>
                              </a:avLst>
                            </a:prstGeom>
                            <a:solidFill>
                              <a:schemeClr val="bg1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214" name="Rectangle: Rounded Corners 214"/>
                          <wps:cNvSpPr/>
                          <wps:spPr>
                            <a:xfrm rot="5400000">
                              <a:off x="1703501" y="3604194"/>
                              <a:ext cx="37516" cy="190427"/>
                            </a:xfrm>
                            <a:prstGeom prst="roundRect">
                              <a:avLst>
                                <a:gd name="adj" fmla="val 50000"/>
                              </a:avLst>
                            </a:prstGeom>
                            <a:solidFill>
                              <a:schemeClr val="bg1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215" name="Rectangle: Rounded Corners 215"/>
                          <wps:cNvSpPr/>
                          <wps:spPr>
                            <a:xfrm rot="5400000">
                              <a:off x="1893930" y="3651804"/>
                              <a:ext cx="37516" cy="95214"/>
                            </a:xfrm>
                            <a:prstGeom prst="roundRect">
                              <a:avLst>
                                <a:gd name="adj" fmla="val 50000"/>
                              </a:avLst>
                            </a:prstGeom>
                            <a:solidFill>
                              <a:schemeClr val="bg1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216" name="Rectangle: Rounded Corners 216"/>
                          <wps:cNvSpPr/>
                          <wps:spPr>
                            <a:xfrm rot="5400000">
                              <a:off x="2203864" y="3484693"/>
                              <a:ext cx="38085" cy="430014"/>
                            </a:xfrm>
                            <a:prstGeom prst="roundRect">
                              <a:avLst>
                                <a:gd name="adj" fmla="val 50000"/>
                              </a:avLst>
                            </a:prstGeom>
                            <a:solidFill>
                              <a:schemeClr val="bg1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217" name="Rectangle: Rounded Corners 217"/>
                          <wps:cNvSpPr/>
                          <wps:spPr>
                            <a:xfrm rot="5400000">
                              <a:off x="1893931" y="3499135"/>
                              <a:ext cx="37516" cy="571283"/>
                            </a:xfrm>
                            <a:prstGeom prst="roundRect">
                              <a:avLst>
                                <a:gd name="adj" fmla="val 50000"/>
                              </a:avLst>
                            </a:prstGeom>
                            <a:solidFill>
                              <a:schemeClr val="bg1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218" name="Rectangle: Rounded Corners 218"/>
                          <wps:cNvSpPr/>
                          <wps:spPr>
                            <a:xfrm rot="5400000">
                              <a:off x="2323943" y="3689565"/>
                              <a:ext cx="37516" cy="190427"/>
                            </a:xfrm>
                            <a:prstGeom prst="roundRect">
                              <a:avLst>
                                <a:gd name="adj" fmla="val 50000"/>
                              </a:avLst>
                            </a:prstGeom>
                            <a:solidFill>
                              <a:schemeClr val="bg1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220" name="Rectangle: Rounded Corners 220"/>
                          <wps:cNvSpPr/>
                          <wps:spPr>
                            <a:xfrm rot="5400000">
                              <a:off x="1703501" y="3777073"/>
                              <a:ext cx="37516" cy="190427"/>
                            </a:xfrm>
                            <a:prstGeom prst="roundRect">
                              <a:avLst>
                                <a:gd name="adj" fmla="val 50000"/>
                              </a:avLst>
                            </a:prstGeom>
                            <a:solidFill>
                              <a:schemeClr val="bg1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221" name="Rectangle: Rounded Corners 221"/>
                          <wps:cNvSpPr/>
                          <wps:spPr>
                            <a:xfrm rot="5400000">
                              <a:off x="1893930" y="3824684"/>
                              <a:ext cx="37516" cy="95214"/>
                            </a:xfrm>
                            <a:prstGeom prst="roundRect">
                              <a:avLst>
                                <a:gd name="adj" fmla="val 50000"/>
                              </a:avLst>
                            </a:prstGeom>
                            <a:solidFill>
                              <a:schemeClr val="bg1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222" name="Rectangle: Rounded Corners 222"/>
                          <wps:cNvSpPr/>
                          <wps:spPr>
                            <a:xfrm rot="5400000">
                              <a:off x="2203864" y="3657572"/>
                              <a:ext cx="38085" cy="430014"/>
                            </a:xfrm>
                            <a:prstGeom prst="roundRect">
                              <a:avLst>
                                <a:gd name="adj" fmla="val 50000"/>
                              </a:avLst>
                            </a:prstGeom>
                            <a:solidFill>
                              <a:schemeClr val="bg1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6735DF9D" id="Group 204" o:spid="_x0000_s1102" style="width:451.3pt;height:38.3pt;mso-position-horizontal-relative:char;mso-position-vertical-relative:line" coordsize="60883,5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">
                <v:group id="Group 205" o:spid="_x0000_s1103" style="position:absolute;width:60883;height:5050" coordorigin=",159" coordsize="60891,50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">
                  <v:group id="Group 206" o:spid="_x0000_s1104" style="position:absolute;left:45321;top:159;width:15570;height:5058" coordorigin="37598,223" coordsize="22714,71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">
                    <v:roundrect id="Rectangle: Rounded Corners 55" o:spid="_x0000_s1105" alt="&quot;&quot;" style="position:absolute;left:37598;top:223;width:22715;height:7110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" fillcolor="#00b0f0" stroked="f" strokeweight="1pt">
                      <v:stroke joinstyle="miter"/>
                      <v:textbox>
                        <w:txbxContent>
                          <w:p w14:paraId="18EA0F2B" w14:textId="77777777" w:rsidR="009579D6" w:rsidRPr="00D60FDE" w:rsidRDefault="009579D6" w:rsidP="009579D6">
                            <w:pPr>
                              <w:jc w:val="both"/>
                              <w:rPr>
                                <w:rFonts w:ascii="Adobe Arabic" w:hAnsi="Adobe Arabic" w:cs="Adobe Arabic"/>
                                <w:b/>
                                <w:bCs/>
                                <w:sz w:val="36"/>
                                <w:szCs w:val="36"/>
                                <w:rtl/>
                                <w:lang w:bidi="ar-SY"/>
                              </w:rPr>
                            </w:pPr>
                            <w:r w:rsidRPr="00D60FDE">
                              <w:rPr>
                                <w:rFonts w:ascii="Adobe Arabic" w:hAnsi="Adobe Arabic" w:cs="Adobe Arabic"/>
                                <w:b/>
                                <w:bCs/>
                                <w:sz w:val="36"/>
                                <w:szCs w:val="36"/>
                                <w:rtl/>
                                <w:lang w:bidi="ar-SY"/>
                              </w:rPr>
                              <w:t xml:space="preserve">        </w:t>
                            </w:r>
                            <w:r>
                              <w:rPr>
                                <w:rFonts w:ascii="Adobe Arabic" w:hAnsi="Adobe Arabic" w:cs="Adobe Arabic" w:hint="cs"/>
                                <w:b/>
                                <w:bCs/>
                                <w:sz w:val="36"/>
                                <w:szCs w:val="36"/>
                                <w:rtl/>
                                <w:lang w:bidi="ar-SY"/>
                              </w:rPr>
                              <w:t>تمرين:</w:t>
                            </w:r>
                          </w:p>
                          <w:p w14:paraId="66549E77" w14:textId="77777777" w:rsidR="009579D6" w:rsidRPr="00D60FDE" w:rsidRDefault="009579D6" w:rsidP="009579D6">
                            <w:pPr>
                              <w:jc w:val="left"/>
                              <w:rPr>
                                <w:rFonts w:ascii="Adobe Arabic" w:hAnsi="Adobe Arabic" w:cs="Adobe Arabic"/>
                                <w:b/>
                                <w:bCs/>
                                <w:sz w:val="32"/>
                                <w:szCs w:val="36"/>
                              </w:rPr>
                            </w:pPr>
                          </w:p>
                        </w:txbxContent>
                      </v:textbox>
                    </v:roundrect>
                    <v:oval id="Oval 61" o:spid="_x0000_s1106" alt="&quot;&quot;" style="position:absolute;left:53438;top:734;width:5715;height:57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" fillcolor="#272727 [2749]" stroked="f" strokeweight="1pt">
                      <v:stroke joinstyle="miter"/>
                      <v:shadow on="t" color="black" opacity="26214f" origin=",-.5" offset="0,3pt"/>
                    </v:oval>
                  </v:group>
                  <v:rect id="Rectangle 209" o:spid="_x0000_s1107" style="position:absolute;top:4929;width:50142;height:28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" fillcolor="#00b0f0" stroked="f" strokeweight="1pt"/>
                </v:group>
                <v:group id="Group 227" o:spid="_x0000_s1108" style="position:absolute;left:56772;top:1605;width:2465;height:1976" coordorigin="15206,34439" coordsize="10267,8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">
                  <v:shape id="Freeform: Shape 211" o:spid="_x0000_s1109" style="position:absolute;left:15206;top:34439;width:10267;height:8231;visibility:visible;mso-wrap-style:square;v-text-anchor:middle" coordsize="896698,7188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" path="m105056,34949v-39520,,-71556,32036,-71556,71555l33500,418778v,39518,32036,71555,71556,71555l554650,490333r-1330,-1330l612234,489003r35096,35912l646692,524915r28036,28035l689020,567575r168,-164l744638,622860r,-84855l744659,538005r,-49002l783162,489003r,1330l791645,490333v39518,,71554,-32037,71554,-71555l863199,106504v,-39519,-32036,-71555,-71554,-71555l105056,34949xm87550,l809149,v48353,,87549,39197,87549,87549l896698,437733v,48352,-39196,87548,-87549,87548l783162,525281r,193562l589599,525281r-502049,c39198,525281,,486085,,437733l,87549c,39197,39198,,87550,xe" fillcolor="white [3212]" stroked="f" strokeweight="1pt">
                    <v:stroke joinstyle="miter"/>
                    <v:path arrowok="t" o:connecttype="custom" o:connectlocs="120289,40017;38358,121947;38358,479501;120289,561432;635075,561432;633552,559909;701008,559909;741193,601028;740463,601028;772564,633128;788929,649874;789121,649686;852611,713175;852611,616016;852635,616016;852635,559909;896721,559909;896721,561432;906434,561432;988364,479501;988364,121947;906434,40017;100245,0;926476,0;1026720,100244;1026720,501205;926476,601447;896721,601447;896721,823076;675091,601447;100245,601447;0,501205;0,100244;100245,0" o:connectangles="0,0,0,0,0,0,0,0,0,0,0,0,0,0,0,0,0,0,0,0,0,0,0,0,0,0,0,0,0,0,0,0,0,0"/>
                  </v:shape>
                  <v:roundrect id="Rectangle: Rounded Corners 212" o:spid="_x0000_s1110" style="position:absolute;left:18939;top:33239;width:375;height:5713;rotation:90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" fillcolor="white [3212]" stroked="f" strokeweight="1pt">
                    <v:stroke joinstyle="miter"/>
                  </v:roundrect>
                  <v:roundrect id="Rectangle: Rounded Corners 213" o:spid="_x0000_s1111" style="position:absolute;left:23239;top:35143;width:375;height:1905;rotation:90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" fillcolor="white [3212]" stroked="f" strokeweight="1pt">
                    <v:stroke joinstyle="miter"/>
                  </v:roundrect>
                  <v:roundrect id="Rectangle: Rounded Corners 214" o:spid="_x0000_s1112" style="position:absolute;left:17034;top:36042;width:375;height:1904;rotation:90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" fillcolor="white [3212]" stroked="f" strokeweight="1pt">
                    <v:stroke joinstyle="miter"/>
                  </v:roundrect>
                  <v:roundrect id="Rectangle: Rounded Corners 215" o:spid="_x0000_s1113" style="position:absolute;left:18938;top:36518;width:375;height:952;rotation:90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" fillcolor="white [3212]" stroked="f" strokeweight="1pt">
                    <v:stroke joinstyle="miter"/>
                  </v:roundrect>
                  <v:roundrect id="Rectangle: Rounded Corners 216" o:spid="_x0000_s1114" style="position:absolute;left:22038;top:34847;width:381;height:4300;rotation:90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" fillcolor="white [3212]" stroked="f" strokeweight="1pt">
                    <v:stroke joinstyle="miter"/>
                  </v:roundrect>
                  <v:roundrect id="Rectangle: Rounded Corners 217" o:spid="_x0000_s1115" style="position:absolute;left:18939;top:34991;width:375;height:5713;rotation:90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" fillcolor="white [3212]" stroked="f" strokeweight="1pt">
                    <v:stroke joinstyle="miter"/>
                  </v:roundrect>
                  <v:roundrect id="Rectangle: Rounded Corners 218" o:spid="_x0000_s1116" style="position:absolute;left:23239;top:36895;width:375;height:1905;rotation:90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" fillcolor="white [3212]" stroked="f" strokeweight="1pt">
                    <v:stroke joinstyle="miter"/>
                  </v:roundrect>
                  <v:roundrect id="Rectangle: Rounded Corners 220" o:spid="_x0000_s1117" style="position:absolute;left:17034;top:37771;width:375;height:1904;rotation:90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" fillcolor="white [3212]" stroked="f" strokeweight="1pt">
                    <v:stroke joinstyle="miter"/>
                  </v:roundrect>
                  <v:roundrect id="Rectangle: Rounded Corners 221" o:spid="_x0000_s1118" style="position:absolute;left:18938;top:38247;width:375;height:952;rotation:90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" fillcolor="white [3212]" stroked="f" strokeweight="1pt">
                    <v:stroke joinstyle="miter"/>
                  </v:roundrect>
                  <v:roundrect id="Rectangle: Rounded Corners 222" o:spid="_x0000_s1119" style="position:absolute;left:22038;top:36576;width:381;height:4300;rotation:90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" fillcolor="white [3212]" stroked="f" strokeweight="1pt">
                    <v:stroke joinstyle="miter"/>
                  </v:roundrect>
                </v:group>
                <w10:anchorlock/>
              </v:group>
            </w:pict>
          </mc:Fallback>
        </mc:AlternateContent>
      </w:r>
    </w:p>
    <w:p w14:paraId="342F48DB" w14:textId="5E5A5FCF" w:rsidR="0048371F" w:rsidRPr="0048371F" w:rsidRDefault="0067126E" w:rsidP="00487A4A">
      <w:pPr>
        <w:spacing w:line="276" w:lineRule="auto"/>
        <w:jc w:val="center"/>
        <w:rPr>
          <w:rFonts w:ascii="Adobe Arabic" w:hAnsi="Adobe Arabic" w:cs="Adobe Arabic"/>
          <w:sz w:val="40"/>
          <w:szCs w:val="44"/>
        </w:rPr>
      </w:pPr>
      <w:hyperlink r:id="rId20" w:history="1">
        <w:r w:rsidR="00487A4A" w:rsidRPr="0067126E">
          <w:rPr>
            <w:rStyle w:val="Hyperlink"/>
            <w:rFonts w:ascii="Adobe Arabic" w:hAnsi="Adobe Arabic" w:cs="Adobe Arabic"/>
            <w:sz w:val="40"/>
            <w:szCs w:val="44"/>
            <w:rtl/>
          </w:rPr>
          <w:t>من خلال فهمك لأهمية إدارة المواهب تحدث عنها</w:t>
        </w:r>
        <w:r w:rsidR="0048371F" w:rsidRPr="0067126E">
          <w:rPr>
            <w:rStyle w:val="Hyperlink"/>
            <w:rFonts w:ascii="Adobe Arabic" w:hAnsi="Adobe Arabic" w:cs="Adobe Arabic" w:hint="cs"/>
            <w:sz w:val="40"/>
            <w:szCs w:val="44"/>
            <w:rtl/>
          </w:rPr>
          <w:t>؟</w:t>
        </w:r>
      </w:hyperlink>
    </w:p>
    <w:p w14:paraId="150AC889" w14:textId="77777777" w:rsidR="0048371F" w:rsidRPr="0048371F" w:rsidRDefault="0048371F" w:rsidP="0048371F">
      <w:pPr>
        <w:ind w:left="-897"/>
        <w:jc w:val="center"/>
        <w:rPr>
          <w:sz w:val="40"/>
          <w:szCs w:val="44"/>
          <w:rtl/>
          <w:lang w:bidi="ar-SY"/>
        </w:rPr>
      </w:pPr>
      <w:r>
        <w:rPr>
          <w:noProof/>
        </w:rPr>
        <mc:AlternateContent>
          <mc:Choice Requires="wps">
            <w:drawing>
              <wp:inline distT="0" distB="0" distL="0" distR="0" wp14:anchorId="0ECACC15" wp14:editId="150403F2">
                <wp:extent cx="6877050" cy="6410325"/>
                <wp:effectExtent l="0" t="0" r="19050" b="28575"/>
                <wp:docPr id="5" name="Rectangle: Rounded Corners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77050" cy="6410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accent4">
                            <a:lumMod val="20000"/>
                            <a:lumOff val="80000"/>
                          </a:schemeClr>
                        </a:solidFill>
                        <a:ln w="12700">
                          <a:solidFill>
                            <a:srgbClr val="FFC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7929636" w14:textId="77777777"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0D995D54" w14:textId="77777777"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4F9E0C79" w14:textId="77777777"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7D515731" w14:textId="77777777"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348AFFD1" w14:textId="77777777"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5384C912" w14:textId="77777777"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282290B5" w14:textId="77777777"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51162913" w14:textId="77777777"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5A329604" w14:textId="77777777"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61B208AB" w14:textId="77777777"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06037392" w14:textId="77777777"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4D756DA6" w14:textId="77777777"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2CFC4954" w14:textId="77777777"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6595F50E" w14:textId="77777777"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44E6F63F" w14:textId="77777777"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6B81B8C2" w14:textId="77777777"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6A99DD90" w14:textId="77777777"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2BD5DD84" w14:textId="77777777"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469FE2A0" w14:textId="77777777"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7EC5ED83" w14:textId="77777777"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0A35AF2F" w14:textId="77777777"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488E4377" w14:textId="77777777"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14BEF836" w14:textId="77777777"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7D44EA22" w14:textId="77777777"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57D7153C" w14:textId="77777777"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71567470" w14:textId="77777777"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1CBDDE22" w14:textId="77777777" w:rsidR="0048371F" w:rsidRDefault="0048371F" w:rsidP="0048371F">
                            <w:pPr>
                              <w:jc w:val="center"/>
                              <w:rPr>
                                <w:sz w:val="22"/>
                                <w:szCs w:val="28"/>
                                <w:rtl/>
                                <w:lang w:bidi="ar-SY"/>
                              </w:rPr>
                            </w:pPr>
                          </w:p>
                        </w:txbxContent>
                      </wps:txbx>
                      <wps:bodyPr rot="0" vert="horz" wrap="square" lIns="0" tIns="108000" rIns="0" bIns="45720" anchor="ctr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oundrect w14:anchorId="0ECACC15" id="Rectangle: Rounded Corners 5" o:spid="_x0000_s1120" style="width:541.5pt;height:504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" fillcolor="#fff2cc [663]" strokecolor="#ffc000" strokeweight="1pt">
                <v:stroke joinstyle="miter"/>
                <v:textbox inset="0,3mm,0">
                  <w:txbxContent>
                    <w:p w14:paraId="37929636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0D995D54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4F9E0C79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7D515731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348AFFD1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5384C912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282290B5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51162913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5A329604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61B208AB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06037392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4D756DA6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2CFC4954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6595F50E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44E6F63F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6B81B8C2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6A99DD90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2BD5DD84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469FE2A0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7EC5ED83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0A35AF2F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488E4377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14BEF836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7D44EA22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57D7153C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71567470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1CBDDE22" w14:textId="77777777" w:rsidR="0048371F" w:rsidRDefault="0048371F" w:rsidP="0048371F">
                      <w:pPr>
                        <w:jc w:val="center"/>
                        <w:rPr>
                          <w:sz w:val="22"/>
                          <w:szCs w:val="28"/>
                          <w:rtl/>
                          <w:lang w:bidi="ar-SY"/>
                        </w:rPr>
                      </w:pPr>
                    </w:p>
                  </w:txbxContent>
                </v:textbox>
                <w10:anchorlock/>
              </v:roundrect>
            </w:pict>
          </mc:Fallback>
        </mc:AlternateContent>
      </w:r>
    </w:p>
    <w:p w14:paraId="59BBF47A" w14:textId="77777777" w:rsidR="007846DC" w:rsidRDefault="007846DC" w:rsidP="007846DC">
      <w:pPr>
        <w:jc w:val="center"/>
        <w:rPr>
          <w:sz w:val="40"/>
          <w:szCs w:val="44"/>
          <w:rtl/>
          <w:lang w:bidi="ar-SY"/>
        </w:rPr>
      </w:pPr>
      <w:r>
        <w:rPr>
          <w:rFonts w:ascii="Adobe Arabic" w:hAnsi="Adobe Arabic" w:cs="Adobe Arabic"/>
          <w:b/>
          <w:bCs/>
          <w:noProof/>
          <w:color w:val="002060"/>
          <w:sz w:val="54"/>
          <w:szCs w:val="54"/>
        </w:rPr>
        <w:lastRenderedPageBreak/>
        <mc:AlternateContent>
          <mc:Choice Requires="wpg">
            <w:drawing>
              <wp:inline distT="0" distB="0" distL="0" distR="0" wp14:anchorId="561804DF" wp14:editId="727FD46C">
                <wp:extent cx="3432864" cy="816291"/>
                <wp:effectExtent l="76200" t="38100" r="53340" b="41275"/>
                <wp:docPr id="61" name="Group 6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432864" cy="816291"/>
                          <a:chOff x="1809974" y="-895921"/>
                          <a:chExt cx="3432983" cy="824318"/>
                        </a:xfrm>
                      </wpg:grpSpPr>
                      <wps:wsp>
                        <wps:cNvPr id="62" name="Rectangle 62"/>
                        <wps:cNvSpPr/>
                        <wps:spPr>
                          <a:xfrm>
                            <a:off x="2325455" y="-895921"/>
                            <a:ext cx="2426601" cy="800101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noFill/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74CA232B" w14:textId="77777777" w:rsidR="007846DC" w:rsidRPr="00415CB0" w:rsidRDefault="007846DC" w:rsidP="007846DC">
                              <w:pPr>
                                <w:spacing w:line="240" w:lineRule="auto"/>
                                <w:jc w:val="center"/>
                                <w:rPr>
                                  <w:rFonts w:ascii="Adobe Arabic" w:hAnsi="Adobe Arabic" w:cs="Adobe Arabic"/>
                                  <w:b/>
                                  <w:bCs/>
                                  <w:color w:val="002060"/>
                                  <w:sz w:val="44"/>
                                  <w:szCs w:val="44"/>
                                  <w:rtl/>
                                  <w:lang w:bidi="ar-EG"/>
                                  <w14:textOutline w14:w="6731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415CB0">
                                <w:rPr>
                                  <w:rFonts w:ascii="Adobe Arabic" w:hAnsi="Adobe Arabic" w:cs="Adobe Arabic" w:hint="cs"/>
                                  <w:b/>
                                  <w:bCs/>
                                  <w:color w:val="002060"/>
                                  <w:sz w:val="44"/>
                                  <w:szCs w:val="44"/>
                                  <w:rtl/>
                                  <w:lang w:bidi="ar-EG"/>
                                  <w14:textOutline w14:w="6731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اليوم التدريبي </w:t>
                              </w:r>
                              <w:r>
                                <w:rPr>
                                  <w:rFonts w:ascii="Adobe Arabic" w:hAnsi="Adobe Arabic" w:cs="Adobe Arabic" w:hint="cs"/>
                                  <w:b/>
                                  <w:bCs/>
                                  <w:color w:val="002060"/>
                                  <w:sz w:val="44"/>
                                  <w:szCs w:val="44"/>
                                  <w:rtl/>
                                  <w:lang w:bidi="ar-EG"/>
                                  <w14:textOutline w14:w="6731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الثالث</w:t>
                              </w:r>
                              <w:r w:rsidRPr="00415CB0">
                                <w:rPr>
                                  <w:rFonts w:ascii="Adobe Arabic" w:hAnsi="Adobe Arabic" w:cs="Adobe Arabic"/>
                                  <w:b/>
                                  <w:bCs/>
                                  <w:color w:val="002060"/>
                                  <w:sz w:val="44"/>
                                  <w:szCs w:val="44"/>
                                  <w:rtl/>
                                  <w:lang w:bidi="ar-EG"/>
                                  <w14:textOutline w14:w="6731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br/>
                              </w:r>
                              <w:r w:rsidRPr="00415CB0">
                                <w:rPr>
                                  <w:rFonts w:ascii="Adobe Arabic" w:hAnsi="Adobe Arabic" w:cs="Adobe Arabic" w:hint="cs"/>
                                  <w:b/>
                                  <w:bCs/>
                                  <w:color w:val="002060"/>
                                  <w:sz w:val="44"/>
                                  <w:szCs w:val="44"/>
                                  <w:rtl/>
                                  <w:lang w:bidi="ar-EG"/>
                                  <w14:textOutline w14:w="6731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الجلسة </w:t>
                              </w:r>
                              <w:r>
                                <w:rPr>
                                  <w:rFonts w:ascii="Adobe Arabic" w:hAnsi="Adobe Arabic" w:cs="Adobe Arabic" w:hint="cs"/>
                                  <w:b/>
                                  <w:bCs/>
                                  <w:color w:val="002060"/>
                                  <w:sz w:val="44"/>
                                  <w:szCs w:val="44"/>
                                  <w:rtl/>
                                  <w:lang w:bidi="ar-EG"/>
                                  <w14:textOutline w14:w="6731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الأولى</w:t>
                              </w:r>
                              <w:r w:rsidRPr="00415CB0">
                                <w:rPr>
                                  <w:rFonts w:ascii="Adobe Arabic" w:hAnsi="Adobe Arabic" w:cs="Adobe Arabic" w:hint="cs"/>
                                  <w:b/>
                                  <w:bCs/>
                                  <w:color w:val="002060"/>
                                  <w:sz w:val="44"/>
                                  <w:szCs w:val="44"/>
                                  <w:rtl/>
                                  <w:lang w:bidi="ar-EG"/>
                                  <w14:textOutline w14:w="6731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63" name="Picture 63"/>
                          <pic:cNvPicPr>
                            <a:picLocks noChangeAspect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636553">
                            <a:off x="4677524" y="-892881"/>
                            <a:ext cx="565433" cy="821278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768384" name="Picture 768384"/>
                          <pic:cNvPicPr>
                            <a:picLocks noChangeAspect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20963447" flipH="1">
                            <a:off x="1809974" y="-892894"/>
                            <a:ext cx="565433" cy="821278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w14:anchorId="561804DF" id="Group 61" o:spid="_x0000_s1121" style="width:270.3pt;height:64.25pt;mso-position-horizontal-relative:char;mso-position-vertical-relative:line" coordorigin="18099,-8959" coordsize="34329,824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">
                <v:rect id="Rectangle 62" o:spid="_x0000_s1122" style="position:absolute;left:23254;top:-8959;width:24266;height:800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" filled="f" stroked="f" strokeweight="1pt">
                  <v:textbox>
                    <w:txbxContent>
                      <w:p w14:paraId="74CA232B" w14:textId="77777777" w:rsidR="007846DC" w:rsidRPr="00415CB0" w:rsidRDefault="007846DC" w:rsidP="007846DC">
                        <w:pPr>
                          <w:spacing w:line="240" w:lineRule="auto"/>
                          <w:jc w:val="center"/>
                          <w:rPr>
                            <w:rFonts w:ascii="Adobe Arabic" w:hAnsi="Adobe Arabic" w:cs="Adobe Arabic"/>
                            <w:b/>
                            <w:bCs/>
                            <w:color w:val="002060"/>
                            <w:sz w:val="44"/>
                            <w:szCs w:val="44"/>
                            <w:rtl/>
                            <w:lang w:bidi="ar-EG"/>
                            <w14:textOutline w14:w="6731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415CB0">
                          <w:rPr>
                            <w:rFonts w:ascii="Adobe Arabic" w:hAnsi="Adobe Arabic" w:cs="Adobe Arabic" w:hint="cs"/>
                            <w:b/>
                            <w:bCs/>
                            <w:color w:val="002060"/>
                            <w:sz w:val="44"/>
                            <w:szCs w:val="44"/>
                            <w:rtl/>
                            <w:lang w:bidi="ar-EG"/>
                            <w14:textOutline w14:w="6731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اليوم التدريبي </w:t>
                        </w:r>
                        <w:r>
                          <w:rPr>
                            <w:rFonts w:ascii="Adobe Arabic" w:hAnsi="Adobe Arabic" w:cs="Adobe Arabic" w:hint="cs"/>
                            <w:b/>
                            <w:bCs/>
                            <w:color w:val="002060"/>
                            <w:sz w:val="44"/>
                            <w:szCs w:val="44"/>
                            <w:rtl/>
                            <w:lang w:bidi="ar-EG"/>
                            <w14:textOutline w14:w="6731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الثالث</w:t>
                        </w:r>
                        <w:r w:rsidRPr="00415CB0">
                          <w:rPr>
                            <w:rFonts w:ascii="Adobe Arabic" w:hAnsi="Adobe Arabic" w:cs="Adobe Arabic"/>
                            <w:b/>
                            <w:bCs/>
                            <w:color w:val="002060"/>
                            <w:sz w:val="44"/>
                            <w:szCs w:val="44"/>
                            <w:rtl/>
                            <w:lang w:bidi="ar-EG"/>
                            <w14:textOutline w14:w="6731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br/>
                        </w:r>
                        <w:r w:rsidRPr="00415CB0">
                          <w:rPr>
                            <w:rFonts w:ascii="Adobe Arabic" w:hAnsi="Adobe Arabic" w:cs="Adobe Arabic" w:hint="cs"/>
                            <w:b/>
                            <w:bCs/>
                            <w:color w:val="002060"/>
                            <w:sz w:val="44"/>
                            <w:szCs w:val="44"/>
                            <w:rtl/>
                            <w:lang w:bidi="ar-EG"/>
                            <w14:textOutline w14:w="6731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الجلسة </w:t>
                        </w:r>
                        <w:r>
                          <w:rPr>
                            <w:rFonts w:ascii="Adobe Arabic" w:hAnsi="Adobe Arabic" w:cs="Adobe Arabic" w:hint="cs"/>
                            <w:b/>
                            <w:bCs/>
                            <w:color w:val="002060"/>
                            <w:sz w:val="44"/>
                            <w:szCs w:val="44"/>
                            <w:rtl/>
                            <w:lang w:bidi="ar-EG"/>
                            <w14:textOutline w14:w="6731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الأولى</w:t>
                        </w:r>
                        <w:r w:rsidRPr="00415CB0">
                          <w:rPr>
                            <w:rFonts w:ascii="Adobe Arabic" w:hAnsi="Adobe Arabic" w:cs="Adobe Arabic" w:hint="cs"/>
                            <w:b/>
                            <w:bCs/>
                            <w:color w:val="002060"/>
                            <w:sz w:val="44"/>
                            <w:szCs w:val="44"/>
                            <w:rtl/>
                            <w:lang w:bidi="ar-EG"/>
                            <w14:textOutline w14:w="6731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Picture 63" o:spid="_x0000_s1123" type="#_x0000_t75" style="position:absolute;left:46775;top:-8928;width:5654;height:8212;rotation:695286fd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">
                  <v:imagedata r:id="rId16" o:title=""/>
                </v:shape>
                <v:shape id="Picture 768384" o:spid="_x0000_s1124" type="#_x0000_t75" style="position:absolute;left:18099;top:-8928;width:5655;height:8212;rotation:695286fd;flip:x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">
                  <v:imagedata r:id="rId16" o:title=""/>
                </v:shape>
                <w10:anchorlock/>
              </v:group>
            </w:pict>
          </mc:Fallback>
        </mc:AlternateContent>
      </w:r>
    </w:p>
    <w:p w14:paraId="1A9EDBD1" w14:textId="77777777" w:rsidR="009579D6" w:rsidRDefault="009579D6" w:rsidP="007846DC">
      <w:pPr>
        <w:jc w:val="center"/>
        <w:rPr>
          <w:sz w:val="40"/>
          <w:szCs w:val="44"/>
          <w:rtl/>
          <w:lang w:bidi="ar-SY"/>
        </w:rPr>
      </w:pPr>
      <w:r>
        <w:rPr>
          <w:noProof/>
          <w:rtl/>
        </w:rPr>
        <mc:AlternateContent>
          <mc:Choice Requires="wpg">
            <w:drawing>
              <wp:inline distT="0" distB="0" distL="0" distR="0" wp14:anchorId="2D052547" wp14:editId="3973D9F4">
                <wp:extent cx="5731510" cy="486410"/>
                <wp:effectExtent l="0" t="0" r="2540" b="27940"/>
                <wp:docPr id="223" name="Group 22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31510" cy="486410"/>
                          <a:chOff x="0" y="0"/>
                          <a:chExt cx="6088381" cy="505014"/>
                        </a:xfrm>
                      </wpg:grpSpPr>
                      <wpg:grpSp>
                        <wpg:cNvPr id="224" name="Group 224"/>
                        <wpg:cNvGrpSpPr/>
                        <wpg:grpSpPr>
                          <a:xfrm>
                            <a:off x="0" y="0"/>
                            <a:ext cx="6088381" cy="505014"/>
                            <a:chOff x="0" y="15912"/>
                            <a:chExt cx="6089113" cy="505882"/>
                          </a:xfrm>
                        </wpg:grpSpPr>
                        <wpg:grpSp>
                          <wpg:cNvPr id="225" name="Group 225"/>
                          <wpg:cNvGrpSpPr/>
                          <wpg:grpSpPr>
                            <a:xfrm>
                              <a:off x="4532132" y="15912"/>
                              <a:ext cx="1556981" cy="505840"/>
                              <a:chOff x="3759879" y="22367"/>
                              <a:chExt cx="2271470" cy="711023"/>
                            </a:xfrm>
                          </wpg:grpSpPr>
                          <wps:wsp>
                            <wps:cNvPr id="226" name="Rectangle: Rounded Corners 55">
                              <a:extLst>
                                <a:ext uri="{C183D7F6-B498-43B3-948B-1728B52AA6E4}">
                                  <adec:decorative xmlns:adec="http://schemas.microsoft.com/office/drawing/2017/decorative" val="1"/>
                                </a:ext>
                              </a:extLst>
                            </wps:cNvPr>
                            <wps:cNvSpPr/>
                            <wps:spPr>
                              <a:xfrm>
                                <a:off x="3759879" y="22367"/>
                                <a:ext cx="2271470" cy="711023"/>
                              </a:xfrm>
                              <a:prstGeom prst="roundRect">
                                <a:avLst>
                                  <a:gd name="adj" fmla="val 50000"/>
                                </a:avLst>
                              </a:prstGeom>
                              <a:solidFill>
                                <a:srgbClr val="00B0F0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5D0555A0" w14:textId="77777777" w:rsidR="009579D6" w:rsidRPr="00D60FDE" w:rsidRDefault="009579D6" w:rsidP="009579D6">
                                  <w:pPr>
                                    <w:jc w:val="both"/>
                                    <w:rPr>
                                      <w:rFonts w:ascii="Adobe Arabic" w:hAnsi="Adobe Arabic" w:cs="Adobe Arabic"/>
                                      <w:b/>
                                      <w:bCs/>
                                      <w:sz w:val="36"/>
                                      <w:szCs w:val="36"/>
                                      <w:rtl/>
                                      <w:lang w:bidi="ar-SY"/>
                                    </w:rPr>
                                  </w:pPr>
                                  <w:r w:rsidRPr="00D60FDE">
                                    <w:rPr>
                                      <w:rFonts w:ascii="Adobe Arabic" w:hAnsi="Adobe Arabic" w:cs="Adobe Arabic"/>
                                      <w:b/>
                                      <w:bCs/>
                                      <w:sz w:val="36"/>
                                      <w:szCs w:val="36"/>
                                      <w:rtl/>
                                      <w:lang w:bidi="ar-SY"/>
                                    </w:rPr>
                                    <w:t xml:space="preserve">        </w:t>
                                  </w:r>
                                  <w:r>
                                    <w:rPr>
                                      <w:rFonts w:ascii="Adobe Arabic" w:hAnsi="Adobe Arabic" w:cs="Adobe Arabic" w:hint="cs"/>
                                      <w:b/>
                                      <w:bCs/>
                                      <w:sz w:val="36"/>
                                      <w:szCs w:val="36"/>
                                      <w:rtl/>
                                      <w:lang w:bidi="ar-SY"/>
                                    </w:rPr>
                                    <w:t>تمرين:</w:t>
                                  </w:r>
                                </w:p>
                                <w:p w14:paraId="30B2C620" w14:textId="77777777" w:rsidR="009579D6" w:rsidRPr="00D60FDE" w:rsidRDefault="009579D6" w:rsidP="009579D6">
                                  <w:pPr>
                                    <w:jc w:val="left"/>
                                    <w:rPr>
                                      <w:rFonts w:ascii="Adobe Arabic" w:hAnsi="Adobe Arabic" w:cs="Adobe Arabic"/>
                                      <w:b/>
                                      <w:bCs/>
                                      <w:sz w:val="32"/>
                                      <w:szCs w:val="36"/>
                                    </w:rPr>
                                  </w:pPr>
                                </w:p>
                              </w:txbxContent>
                            </wps:txbx>
                            <wps:bodyPr rtlCol="0" anchor="ctr"/>
                          </wps:wsp>
                          <wps:wsp>
                            <wps:cNvPr id="227" name="Oval 61">
                              <a:extLst>
                                <a:ext uri="{C183D7F6-B498-43B3-948B-1728B52AA6E4}">
                                  <adec:decorative xmlns:adec="http://schemas.microsoft.com/office/drawing/2017/decorative" val="1"/>
                                </a:ext>
                              </a:extLst>
                            </wps:cNvPr>
                            <wps:cNvSpPr/>
                            <wps:spPr>
                              <a:xfrm>
                                <a:off x="5343834" y="73441"/>
                                <a:ext cx="571500" cy="571497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tx1">
                                  <a:lumMod val="85000"/>
                                  <a:lumOff val="15000"/>
                                </a:schemeClr>
                              </a:solidFill>
                              <a:ln>
                                <a:noFill/>
                              </a:ln>
                              <a:effectLst>
                                <a:outerShdw blurRad="50800" dist="38100" dir="5400000" algn="t" rotWithShape="0">
                                  <a:prstClr val="black">
                                    <a:alpha val="40000"/>
                                  </a:prstClr>
                                </a:outerShdw>
                              </a:effectLst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</wpg:grpSp>
                        <wps:wsp>
                          <wps:cNvPr id="228" name="Rectangle 228"/>
                          <wps:cNvSpPr/>
                          <wps:spPr>
                            <a:xfrm>
                              <a:off x="0" y="492994"/>
                              <a:ext cx="5014257" cy="28800"/>
                            </a:xfrm>
                            <a:prstGeom prst="rect">
                              <a:avLst/>
                            </a:prstGeom>
                            <a:solidFill>
                              <a:srgbClr val="00B0F0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229" name="Group 227"/>
                        <wpg:cNvGrpSpPr/>
                        <wpg:grpSpPr>
                          <a:xfrm>
                            <a:off x="5677231" y="160517"/>
                            <a:ext cx="246491" cy="197662"/>
                            <a:chOff x="1520617" y="3443952"/>
                            <a:chExt cx="1026720" cy="823076"/>
                          </a:xfrm>
                          <a:solidFill>
                            <a:srgbClr val="FFC000"/>
                          </a:solidFill>
                        </wpg:grpSpPr>
                        <wps:wsp>
                          <wps:cNvPr id="230" name="Freeform: Shape 230"/>
                          <wps:cNvSpPr/>
                          <wps:spPr>
                            <a:xfrm>
                              <a:off x="1520617" y="3443952"/>
                              <a:ext cx="1026720" cy="823076"/>
                            </a:xfrm>
                            <a:custGeom>
                              <a:avLst/>
                              <a:gdLst>
                                <a:gd name="connsiteX0" fmla="*/ 105056 w 896698"/>
                                <a:gd name="connsiteY0" fmla="*/ 34949 h 718843"/>
                                <a:gd name="connsiteX1" fmla="*/ 33500 w 896698"/>
                                <a:gd name="connsiteY1" fmla="*/ 106504 h 718843"/>
                                <a:gd name="connsiteX2" fmla="*/ 33500 w 896698"/>
                                <a:gd name="connsiteY2" fmla="*/ 418778 h 718843"/>
                                <a:gd name="connsiteX3" fmla="*/ 105056 w 896698"/>
                                <a:gd name="connsiteY3" fmla="*/ 490333 h 718843"/>
                                <a:gd name="connsiteX4" fmla="*/ 554650 w 896698"/>
                                <a:gd name="connsiteY4" fmla="*/ 490333 h 718843"/>
                                <a:gd name="connsiteX5" fmla="*/ 553320 w 896698"/>
                                <a:gd name="connsiteY5" fmla="*/ 489003 h 718843"/>
                                <a:gd name="connsiteX6" fmla="*/ 612234 w 896698"/>
                                <a:gd name="connsiteY6" fmla="*/ 489003 h 718843"/>
                                <a:gd name="connsiteX7" fmla="*/ 647330 w 896698"/>
                                <a:gd name="connsiteY7" fmla="*/ 524915 h 718843"/>
                                <a:gd name="connsiteX8" fmla="*/ 646692 w 896698"/>
                                <a:gd name="connsiteY8" fmla="*/ 524915 h 718843"/>
                                <a:gd name="connsiteX9" fmla="*/ 674728 w 896698"/>
                                <a:gd name="connsiteY9" fmla="*/ 552950 h 718843"/>
                                <a:gd name="connsiteX10" fmla="*/ 689020 w 896698"/>
                                <a:gd name="connsiteY10" fmla="*/ 567575 h 718843"/>
                                <a:gd name="connsiteX11" fmla="*/ 689188 w 896698"/>
                                <a:gd name="connsiteY11" fmla="*/ 567411 h 718843"/>
                                <a:gd name="connsiteX12" fmla="*/ 744638 w 896698"/>
                                <a:gd name="connsiteY12" fmla="*/ 622860 h 718843"/>
                                <a:gd name="connsiteX13" fmla="*/ 744638 w 896698"/>
                                <a:gd name="connsiteY13" fmla="*/ 538005 h 718843"/>
                                <a:gd name="connsiteX14" fmla="*/ 744659 w 896698"/>
                                <a:gd name="connsiteY14" fmla="*/ 538005 h 718843"/>
                                <a:gd name="connsiteX15" fmla="*/ 744659 w 896698"/>
                                <a:gd name="connsiteY15" fmla="*/ 489003 h 718843"/>
                                <a:gd name="connsiteX16" fmla="*/ 783162 w 896698"/>
                                <a:gd name="connsiteY16" fmla="*/ 489003 h 718843"/>
                                <a:gd name="connsiteX17" fmla="*/ 783162 w 896698"/>
                                <a:gd name="connsiteY17" fmla="*/ 490333 h 718843"/>
                                <a:gd name="connsiteX18" fmla="*/ 791645 w 896698"/>
                                <a:gd name="connsiteY18" fmla="*/ 490333 h 718843"/>
                                <a:gd name="connsiteX19" fmla="*/ 863199 w 896698"/>
                                <a:gd name="connsiteY19" fmla="*/ 418778 h 718843"/>
                                <a:gd name="connsiteX20" fmla="*/ 863199 w 896698"/>
                                <a:gd name="connsiteY20" fmla="*/ 106504 h 718843"/>
                                <a:gd name="connsiteX21" fmla="*/ 791645 w 896698"/>
                                <a:gd name="connsiteY21" fmla="*/ 34949 h 718843"/>
                                <a:gd name="connsiteX22" fmla="*/ 87550 w 896698"/>
                                <a:gd name="connsiteY22" fmla="*/ 0 h 718843"/>
                                <a:gd name="connsiteX23" fmla="*/ 809149 w 896698"/>
                                <a:gd name="connsiteY23" fmla="*/ 0 h 718843"/>
                                <a:gd name="connsiteX24" fmla="*/ 896698 w 896698"/>
                                <a:gd name="connsiteY24" fmla="*/ 87549 h 718843"/>
                                <a:gd name="connsiteX25" fmla="*/ 896698 w 896698"/>
                                <a:gd name="connsiteY25" fmla="*/ 437733 h 718843"/>
                                <a:gd name="connsiteX26" fmla="*/ 809149 w 896698"/>
                                <a:gd name="connsiteY26" fmla="*/ 525281 h 718843"/>
                                <a:gd name="connsiteX27" fmla="*/ 783162 w 896698"/>
                                <a:gd name="connsiteY27" fmla="*/ 525281 h 718843"/>
                                <a:gd name="connsiteX28" fmla="*/ 783162 w 896698"/>
                                <a:gd name="connsiteY28" fmla="*/ 718843 h 718843"/>
                                <a:gd name="connsiteX29" fmla="*/ 589599 w 896698"/>
                                <a:gd name="connsiteY29" fmla="*/ 525281 h 718843"/>
                                <a:gd name="connsiteX30" fmla="*/ 87550 w 896698"/>
                                <a:gd name="connsiteY30" fmla="*/ 525281 h 718843"/>
                                <a:gd name="connsiteX31" fmla="*/ 0 w 896698"/>
                                <a:gd name="connsiteY31" fmla="*/ 437733 h 718843"/>
                                <a:gd name="connsiteX32" fmla="*/ 0 w 896698"/>
                                <a:gd name="connsiteY32" fmla="*/ 87549 h 718843"/>
                                <a:gd name="connsiteX33" fmla="*/ 87550 w 896698"/>
                                <a:gd name="connsiteY33" fmla="*/ 0 h 718843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  <a:cxn ang="0">
                                  <a:pos x="connsiteX9" y="connsiteY9"/>
                                </a:cxn>
                                <a:cxn ang="0">
                                  <a:pos x="connsiteX10" y="connsiteY10"/>
                                </a:cxn>
                                <a:cxn ang="0">
                                  <a:pos x="connsiteX11" y="connsiteY11"/>
                                </a:cxn>
                                <a:cxn ang="0">
                                  <a:pos x="connsiteX12" y="connsiteY12"/>
                                </a:cxn>
                                <a:cxn ang="0">
                                  <a:pos x="connsiteX13" y="connsiteY13"/>
                                </a:cxn>
                                <a:cxn ang="0">
                                  <a:pos x="connsiteX14" y="connsiteY14"/>
                                </a:cxn>
                                <a:cxn ang="0">
                                  <a:pos x="connsiteX15" y="connsiteY15"/>
                                </a:cxn>
                                <a:cxn ang="0">
                                  <a:pos x="connsiteX16" y="connsiteY16"/>
                                </a:cxn>
                                <a:cxn ang="0">
                                  <a:pos x="connsiteX17" y="connsiteY17"/>
                                </a:cxn>
                                <a:cxn ang="0">
                                  <a:pos x="connsiteX18" y="connsiteY18"/>
                                </a:cxn>
                                <a:cxn ang="0">
                                  <a:pos x="connsiteX19" y="connsiteY19"/>
                                </a:cxn>
                                <a:cxn ang="0">
                                  <a:pos x="connsiteX20" y="connsiteY20"/>
                                </a:cxn>
                                <a:cxn ang="0">
                                  <a:pos x="connsiteX21" y="connsiteY21"/>
                                </a:cxn>
                                <a:cxn ang="0">
                                  <a:pos x="connsiteX22" y="connsiteY22"/>
                                </a:cxn>
                                <a:cxn ang="0">
                                  <a:pos x="connsiteX23" y="connsiteY23"/>
                                </a:cxn>
                                <a:cxn ang="0">
                                  <a:pos x="connsiteX24" y="connsiteY24"/>
                                </a:cxn>
                                <a:cxn ang="0">
                                  <a:pos x="connsiteX25" y="connsiteY25"/>
                                </a:cxn>
                                <a:cxn ang="0">
                                  <a:pos x="connsiteX26" y="connsiteY26"/>
                                </a:cxn>
                                <a:cxn ang="0">
                                  <a:pos x="connsiteX27" y="connsiteY27"/>
                                </a:cxn>
                                <a:cxn ang="0">
                                  <a:pos x="connsiteX28" y="connsiteY28"/>
                                </a:cxn>
                                <a:cxn ang="0">
                                  <a:pos x="connsiteX29" y="connsiteY29"/>
                                </a:cxn>
                                <a:cxn ang="0">
                                  <a:pos x="connsiteX30" y="connsiteY30"/>
                                </a:cxn>
                                <a:cxn ang="0">
                                  <a:pos x="connsiteX31" y="connsiteY31"/>
                                </a:cxn>
                                <a:cxn ang="0">
                                  <a:pos x="connsiteX32" y="connsiteY32"/>
                                </a:cxn>
                                <a:cxn ang="0">
                                  <a:pos x="connsiteX33" y="connsiteY33"/>
                                </a:cxn>
                              </a:cxnLst>
                              <a:rect l="l" t="t" r="r" b="b"/>
                              <a:pathLst>
                                <a:path w="896698" h="718843">
                                  <a:moveTo>
                                    <a:pt x="105056" y="34949"/>
                                  </a:moveTo>
                                  <a:cubicBezTo>
                                    <a:pt x="65536" y="34949"/>
                                    <a:pt x="33500" y="66985"/>
                                    <a:pt x="33500" y="106504"/>
                                  </a:cubicBezTo>
                                  <a:lnTo>
                                    <a:pt x="33500" y="418778"/>
                                  </a:lnTo>
                                  <a:cubicBezTo>
                                    <a:pt x="33500" y="458296"/>
                                    <a:pt x="65536" y="490333"/>
                                    <a:pt x="105056" y="490333"/>
                                  </a:cubicBezTo>
                                  <a:lnTo>
                                    <a:pt x="554650" y="490333"/>
                                  </a:lnTo>
                                  <a:lnTo>
                                    <a:pt x="553320" y="489003"/>
                                  </a:lnTo>
                                  <a:lnTo>
                                    <a:pt x="612234" y="489003"/>
                                  </a:lnTo>
                                  <a:lnTo>
                                    <a:pt x="647330" y="524915"/>
                                  </a:lnTo>
                                  <a:lnTo>
                                    <a:pt x="646692" y="524915"/>
                                  </a:lnTo>
                                  <a:lnTo>
                                    <a:pt x="674728" y="552950"/>
                                  </a:lnTo>
                                  <a:lnTo>
                                    <a:pt x="689020" y="567575"/>
                                  </a:lnTo>
                                  <a:lnTo>
                                    <a:pt x="689188" y="567411"/>
                                  </a:lnTo>
                                  <a:lnTo>
                                    <a:pt x="744638" y="622860"/>
                                  </a:lnTo>
                                  <a:lnTo>
                                    <a:pt x="744638" y="538005"/>
                                  </a:lnTo>
                                  <a:lnTo>
                                    <a:pt x="744659" y="538005"/>
                                  </a:lnTo>
                                  <a:lnTo>
                                    <a:pt x="744659" y="489003"/>
                                  </a:lnTo>
                                  <a:lnTo>
                                    <a:pt x="783162" y="489003"/>
                                  </a:lnTo>
                                  <a:lnTo>
                                    <a:pt x="783162" y="490333"/>
                                  </a:lnTo>
                                  <a:lnTo>
                                    <a:pt x="791645" y="490333"/>
                                  </a:lnTo>
                                  <a:cubicBezTo>
                                    <a:pt x="831163" y="490333"/>
                                    <a:pt x="863199" y="458296"/>
                                    <a:pt x="863199" y="418778"/>
                                  </a:cubicBezTo>
                                  <a:lnTo>
                                    <a:pt x="863199" y="106504"/>
                                  </a:lnTo>
                                  <a:cubicBezTo>
                                    <a:pt x="863199" y="66985"/>
                                    <a:pt x="831163" y="34949"/>
                                    <a:pt x="791645" y="34949"/>
                                  </a:cubicBezTo>
                                  <a:close/>
                                  <a:moveTo>
                                    <a:pt x="87550" y="0"/>
                                  </a:moveTo>
                                  <a:lnTo>
                                    <a:pt x="809149" y="0"/>
                                  </a:lnTo>
                                  <a:cubicBezTo>
                                    <a:pt x="857502" y="0"/>
                                    <a:pt x="896698" y="39197"/>
                                    <a:pt x="896698" y="87549"/>
                                  </a:cubicBezTo>
                                  <a:lnTo>
                                    <a:pt x="896698" y="437733"/>
                                  </a:lnTo>
                                  <a:cubicBezTo>
                                    <a:pt x="896698" y="486085"/>
                                    <a:pt x="857502" y="525281"/>
                                    <a:pt x="809149" y="525281"/>
                                  </a:cubicBezTo>
                                  <a:lnTo>
                                    <a:pt x="783162" y="525281"/>
                                  </a:lnTo>
                                  <a:lnTo>
                                    <a:pt x="783162" y="718843"/>
                                  </a:lnTo>
                                  <a:lnTo>
                                    <a:pt x="589599" y="525281"/>
                                  </a:lnTo>
                                  <a:lnTo>
                                    <a:pt x="87550" y="525281"/>
                                  </a:lnTo>
                                  <a:cubicBezTo>
                                    <a:pt x="39198" y="525281"/>
                                    <a:pt x="0" y="486085"/>
                                    <a:pt x="0" y="437733"/>
                                  </a:cubicBezTo>
                                  <a:lnTo>
                                    <a:pt x="0" y="87549"/>
                                  </a:lnTo>
                                  <a:cubicBezTo>
                                    <a:pt x="0" y="39197"/>
                                    <a:pt x="39198" y="0"/>
                                    <a:pt x="87550" y="0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chemeClr val="bg1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wrap="square" rtlCol="0" anchor="ctr">
                            <a:noAutofit/>
                          </wps:bodyPr>
                        </wps:wsp>
                        <wps:wsp>
                          <wps:cNvPr id="231" name="Rectangle: Rounded Corners 231"/>
                          <wps:cNvSpPr/>
                          <wps:spPr>
                            <a:xfrm rot="5400000">
                              <a:off x="1893931" y="3323969"/>
                              <a:ext cx="37516" cy="571283"/>
                            </a:xfrm>
                            <a:prstGeom prst="roundRect">
                              <a:avLst>
                                <a:gd name="adj" fmla="val 50000"/>
                              </a:avLst>
                            </a:prstGeom>
                            <a:solidFill>
                              <a:schemeClr val="bg1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232" name="Rectangle: Rounded Corners 232"/>
                          <wps:cNvSpPr/>
                          <wps:spPr>
                            <a:xfrm rot="5400000">
                              <a:off x="2323943" y="3514398"/>
                              <a:ext cx="37516" cy="190427"/>
                            </a:xfrm>
                            <a:prstGeom prst="roundRect">
                              <a:avLst>
                                <a:gd name="adj" fmla="val 50000"/>
                              </a:avLst>
                            </a:prstGeom>
                            <a:solidFill>
                              <a:schemeClr val="bg1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233" name="Rectangle: Rounded Corners 233"/>
                          <wps:cNvSpPr/>
                          <wps:spPr>
                            <a:xfrm rot="5400000">
                              <a:off x="1703501" y="3604194"/>
                              <a:ext cx="37516" cy="190427"/>
                            </a:xfrm>
                            <a:prstGeom prst="roundRect">
                              <a:avLst>
                                <a:gd name="adj" fmla="val 50000"/>
                              </a:avLst>
                            </a:prstGeom>
                            <a:solidFill>
                              <a:schemeClr val="bg1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234" name="Rectangle: Rounded Corners 234"/>
                          <wps:cNvSpPr/>
                          <wps:spPr>
                            <a:xfrm rot="5400000">
                              <a:off x="1893930" y="3651804"/>
                              <a:ext cx="37516" cy="95214"/>
                            </a:xfrm>
                            <a:prstGeom prst="roundRect">
                              <a:avLst>
                                <a:gd name="adj" fmla="val 50000"/>
                              </a:avLst>
                            </a:prstGeom>
                            <a:solidFill>
                              <a:schemeClr val="bg1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235" name="Rectangle: Rounded Corners 235"/>
                          <wps:cNvSpPr/>
                          <wps:spPr>
                            <a:xfrm rot="5400000">
                              <a:off x="2203864" y="3484693"/>
                              <a:ext cx="38085" cy="430014"/>
                            </a:xfrm>
                            <a:prstGeom prst="roundRect">
                              <a:avLst>
                                <a:gd name="adj" fmla="val 50000"/>
                              </a:avLst>
                            </a:prstGeom>
                            <a:solidFill>
                              <a:schemeClr val="bg1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236" name="Rectangle: Rounded Corners 236"/>
                          <wps:cNvSpPr/>
                          <wps:spPr>
                            <a:xfrm rot="5400000">
                              <a:off x="1893931" y="3499135"/>
                              <a:ext cx="37516" cy="571283"/>
                            </a:xfrm>
                            <a:prstGeom prst="roundRect">
                              <a:avLst>
                                <a:gd name="adj" fmla="val 50000"/>
                              </a:avLst>
                            </a:prstGeom>
                            <a:solidFill>
                              <a:schemeClr val="bg1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237" name="Rectangle: Rounded Corners 237"/>
                          <wps:cNvSpPr/>
                          <wps:spPr>
                            <a:xfrm rot="5400000">
                              <a:off x="2323943" y="3689565"/>
                              <a:ext cx="37516" cy="190427"/>
                            </a:xfrm>
                            <a:prstGeom prst="roundRect">
                              <a:avLst>
                                <a:gd name="adj" fmla="val 50000"/>
                              </a:avLst>
                            </a:prstGeom>
                            <a:solidFill>
                              <a:schemeClr val="bg1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238" name="Rectangle: Rounded Corners 238"/>
                          <wps:cNvSpPr/>
                          <wps:spPr>
                            <a:xfrm rot="5400000">
                              <a:off x="1703501" y="3777073"/>
                              <a:ext cx="37516" cy="190427"/>
                            </a:xfrm>
                            <a:prstGeom prst="roundRect">
                              <a:avLst>
                                <a:gd name="adj" fmla="val 50000"/>
                              </a:avLst>
                            </a:prstGeom>
                            <a:solidFill>
                              <a:schemeClr val="bg1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239" name="Rectangle: Rounded Corners 239"/>
                          <wps:cNvSpPr/>
                          <wps:spPr>
                            <a:xfrm rot="5400000">
                              <a:off x="1893930" y="3824684"/>
                              <a:ext cx="37516" cy="95214"/>
                            </a:xfrm>
                            <a:prstGeom prst="roundRect">
                              <a:avLst>
                                <a:gd name="adj" fmla="val 50000"/>
                              </a:avLst>
                            </a:prstGeom>
                            <a:solidFill>
                              <a:schemeClr val="bg1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240" name="Rectangle: Rounded Corners 240"/>
                          <wps:cNvSpPr/>
                          <wps:spPr>
                            <a:xfrm rot="5400000">
                              <a:off x="2203864" y="3657572"/>
                              <a:ext cx="38085" cy="430014"/>
                            </a:xfrm>
                            <a:prstGeom prst="roundRect">
                              <a:avLst>
                                <a:gd name="adj" fmla="val 50000"/>
                              </a:avLst>
                            </a:prstGeom>
                            <a:solidFill>
                              <a:schemeClr val="bg1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2D052547" id="Group 223" o:spid="_x0000_s1125" style="width:451.3pt;height:38.3pt;mso-position-horizontal-relative:char;mso-position-vertical-relative:line" coordsize="60883,5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">
                <v:group id="Group 224" o:spid="_x0000_s1126" style="position:absolute;width:60883;height:5050" coordorigin=",159" coordsize="60891,50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">
                  <v:group id="Group 225" o:spid="_x0000_s1127" style="position:absolute;left:45321;top:159;width:15570;height:5058" coordorigin="37598,223" coordsize="22714,71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">
                    <v:roundrect id="Rectangle: Rounded Corners 55" o:spid="_x0000_s1128" alt="&quot;&quot;" style="position:absolute;left:37598;top:223;width:22715;height:7110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" fillcolor="#00b0f0" stroked="f" strokeweight="1pt">
                      <v:stroke joinstyle="miter"/>
                      <v:textbox>
                        <w:txbxContent>
                          <w:p w14:paraId="5D0555A0" w14:textId="77777777" w:rsidR="009579D6" w:rsidRPr="00D60FDE" w:rsidRDefault="009579D6" w:rsidP="009579D6">
                            <w:pPr>
                              <w:jc w:val="both"/>
                              <w:rPr>
                                <w:rFonts w:ascii="Adobe Arabic" w:hAnsi="Adobe Arabic" w:cs="Adobe Arabic"/>
                                <w:b/>
                                <w:bCs/>
                                <w:sz w:val="36"/>
                                <w:szCs w:val="36"/>
                                <w:rtl/>
                                <w:lang w:bidi="ar-SY"/>
                              </w:rPr>
                            </w:pPr>
                            <w:r w:rsidRPr="00D60FDE">
                              <w:rPr>
                                <w:rFonts w:ascii="Adobe Arabic" w:hAnsi="Adobe Arabic" w:cs="Adobe Arabic"/>
                                <w:b/>
                                <w:bCs/>
                                <w:sz w:val="36"/>
                                <w:szCs w:val="36"/>
                                <w:rtl/>
                                <w:lang w:bidi="ar-SY"/>
                              </w:rPr>
                              <w:t xml:space="preserve">        </w:t>
                            </w:r>
                            <w:r>
                              <w:rPr>
                                <w:rFonts w:ascii="Adobe Arabic" w:hAnsi="Adobe Arabic" w:cs="Adobe Arabic" w:hint="cs"/>
                                <w:b/>
                                <w:bCs/>
                                <w:sz w:val="36"/>
                                <w:szCs w:val="36"/>
                                <w:rtl/>
                                <w:lang w:bidi="ar-SY"/>
                              </w:rPr>
                              <w:t>تمرين:</w:t>
                            </w:r>
                          </w:p>
                          <w:p w14:paraId="30B2C620" w14:textId="77777777" w:rsidR="009579D6" w:rsidRPr="00D60FDE" w:rsidRDefault="009579D6" w:rsidP="009579D6">
                            <w:pPr>
                              <w:jc w:val="left"/>
                              <w:rPr>
                                <w:rFonts w:ascii="Adobe Arabic" w:hAnsi="Adobe Arabic" w:cs="Adobe Arabic"/>
                                <w:b/>
                                <w:bCs/>
                                <w:sz w:val="32"/>
                                <w:szCs w:val="36"/>
                              </w:rPr>
                            </w:pPr>
                          </w:p>
                        </w:txbxContent>
                      </v:textbox>
                    </v:roundrect>
                    <v:oval id="Oval 61" o:spid="_x0000_s1129" alt="&quot;&quot;" style="position:absolute;left:53438;top:734;width:5715;height:57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" fillcolor="#272727 [2749]" stroked="f" strokeweight="1pt">
                      <v:stroke joinstyle="miter"/>
                      <v:shadow on="t" color="black" opacity="26214f" origin=",-.5" offset="0,3pt"/>
                    </v:oval>
                  </v:group>
                  <v:rect id="Rectangle 228" o:spid="_x0000_s1130" style="position:absolute;top:4929;width:50142;height:28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" fillcolor="#00b0f0" stroked="f" strokeweight="1pt"/>
                </v:group>
                <v:group id="Group 227" o:spid="_x0000_s1131" style="position:absolute;left:56772;top:1605;width:2465;height:1976" coordorigin="15206,34439" coordsize="10267,8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">
                  <v:shape id="Freeform: Shape 230" o:spid="_x0000_s1132" style="position:absolute;left:15206;top:34439;width:10267;height:8231;visibility:visible;mso-wrap-style:square;v-text-anchor:middle" coordsize="896698,7188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" path="m105056,34949v-39520,,-71556,32036,-71556,71555l33500,418778v,39518,32036,71555,71556,71555l554650,490333r-1330,-1330l612234,489003r35096,35912l646692,524915r28036,28035l689020,567575r168,-164l744638,622860r,-84855l744659,538005r,-49002l783162,489003r,1330l791645,490333v39518,,71554,-32037,71554,-71555l863199,106504v,-39519,-32036,-71555,-71554,-71555l105056,34949xm87550,l809149,v48353,,87549,39197,87549,87549l896698,437733v,48352,-39196,87548,-87549,87548l783162,525281r,193562l589599,525281r-502049,c39198,525281,,486085,,437733l,87549c,39197,39198,,87550,xe" fillcolor="white [3212]" stroked="f" strokeweight="1pt">
                    <v:stroke joinstyle="miter"/>
                    <v:path arrowok="t" o:connecttype="custom" o:connectlocs="120289,40017;38358,121947;38358,479501;120289,561432;635075,561432;633552,559909;701008,559909;741193,601028;740463,601028;772564,633128;788929,649874;789121,649686;852611,713175;852611,616016;852635,616016;852635,559909;896721,559909;896721,561432;906434,561432;988364,479501;988364,121947;906434,40017;100245,0;926476,0;1026720,100244;1026720,501205;926476,601447;896721,601447;896721,823076;675091,601447;100245,601447;0,501205;0,100244;100245,0" o:connectangles="0,0,0,0,0,0,0,0,0,0,0,0,0,0,0,0,0,0,0,0,0,0,0,0,0,0,0,0,0,0,0,0,0,0"/>
                  </v:shape>
                  <v:roundrect id="Rectangle: Rounded Corners 231" o:spid="_x0000_s1133" style="position:absolute;left:18939;top:33239;width:375;height:5713;rotation:90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" fillcolor="white [3212]" stroked="f" strokeweight="1pt">
                    <v:stroke joinstyle="miter"/>
                  </v:roundrect>
                  <v:roundrect id="Rectangle: Rounded Corners 232" o:spid="_x0000_s1134" style="position:absolute;left:23239;top:35143;width:375;height:1905;rotation:90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" fillcolor="white [3212]" stroked="f" strokeweight="1pt">
                    <v:stroke joinstyle="miter"/>
                  </v:roundrect>
                  <v:roundrect id="Rectangle: Rounded Corners 233" o:spid="_x0000_s1135" style="position:absolute;left:17034;top:36042;width:375;height:1904;rotation:90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" fillcolor="white [3212]" stroked="f" strokeweight="1pt">
                    <v:stroke joinstyle="miter"/>
                  </v:roundrect>
                  <v:roundrect id="Rectangle: Rounded Corners 234" o:spid="_x0000_s1136" style="position:absolute;left:18938;top:36518;width:375;height:952;rotation:90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" fillcolor="white [3212]" stroked="f" strokeweight="1pt">
                    <v:stroke joinstyle="miter"/>
                  </v:roundrect>
                  <v:roundrect id="Rectangle: Rounded Corners 235" o:spid="_x0000_s1137" style="position:absolute;left:22038;top:34847;width:381;height:4300;rotation:90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" fillcolor="white [3212]" stroked="f" strokeweight="1pt">
                    <v:stroke joinstyle="miter"/>
                  </v:roundrect>
                  <v:roundrect id="Rectangle: Rounded Corners 236" o:spid="_x0000_s1138" style="position:absolute;left:18939;top:34991;width:375;height:5713;rotation:90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" fillcolor="white [3212]" stroked="f" strokeweight="1pt">
                    <v:stroke joinstyle="miter"/>
                  </v:roundrect>
                  <v:roundrect id="Rectangle: Rounded Corners 237" o:spid="_x0000_s1139" style="position:absolute;left:23239;top:36895;width:375;height:1905;rotation:90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" fillcolor="white [3212]" stroked="f" strokeweight="1pt">
                    <v:stroke joinstyle="miter"/>
                  </v:roundrect>
                  <v:roundrect id="Rectangle: Rounded Corners 238" o:spid="_x0000_s1140" style="position:absolute;left:17034;top:37771;width:375;height:1904;rotation:90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" fillcolor="white [3212]" stroked="f" strokeweight="1pt">
                    <v:stroke joinstyle="miter"/>
                  </v:roundrect>
                  <v:roundrect id="Rectangle: Rounded Corners 239" o:spid="_x0000_s1141" style="position:absolute;left:18938;top:38247;width:375;height:952;rotation:90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" fillcolor="white [3212]" stroked="f" strokeweight="1pt">
                    <v:stroke joinstyle="miter"/>
                  </v:roundrect>
                  <v:roundrect id="Rectangle: Rounded Corners 240" o:spid="_x0000_s1142" style="position:absolute;left:22038;top:36576;width:381;height:4300;rotation:90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" fillcolor="white [3212]" stroked="f" strokeweight="1pt">
                    <v:stroke joinstyle="miter"/>
                  </v:roundrect>
                </v:group>
                <w10:anchorlock/>
              </v:group>
            </w:pict>
          </mc:Fallback>
        </mc:AlternateContent>
      </w:r>
    </w:p>
    <w:p w14:paraId="5B639F31" w14:textId="20220468" w:rsidR="0048371F" w:rsidRDefault="0067126E" w:rsidP="0048371F">
      <w:pPr>
        <w:jc w:val="left"/>
        <w:rPr>
          <w:rFonts w:ascii="Adobe Arabic" w:hAnsi="Adobe Arabic" w:cs="Adobe Arabic"/>
          <w:sz w:val="40"/>
          <w:szCs w:val="44"/>
          <w:rtl/>
        </w:rPr>
      </w:pPr>
      <w:hyperlink r:id="rId21" w:history="1">
        <w:r w:rsidR="00487A4A" w:rsidRPr="0067126E">
          <w:rPr>
            <w:rStyle w:val="Hyperlink"/>
            <w:rFonts w:ascii="Adobe Arabic" w:hAnsi="Adobe Arabic" w:cs="Adobe Arabic"/>
            <w:sz w:val="40"/>
            <w:szCs w:val="44"/>
            <w:rtl/>
          </w:rPr>
          <w:t>من خلال فهمك ضعف اهتمام الإدارة العليا بخطط تعاقب القيادات تحدث عنها</w:t>
        </w:r>
        <w:r w:rsidR="0048371F" w:rsidRPr="0067126E">
          <w:rPr>
            <w:rStyle w:val="Hyperlink"/>
            <w:rFonts w:ascii="Adobe Arabic" w:hAnsi="Adobe Arabic" w:cs="Adobe Arabic" w:hint="cs"/>
            <w:sz w:val="40"/>
            <w:szCs w:val="44"/>
            <w:rtl/>
          </w:rPr>
          <w:t>؟</w:t>
        </w:r>
      </w:hyperlink>
    </w:p>
    <w:p w14:paraId="17DEF278" w14:textId="77777777" w:rsidR="0048371F" w:rsidRPr="0048371F" w:rsidRDefault="0048371F" w:rsidP="0048371F">
      <w:pPr>
        <w:ind w:left="-897"/>
        <w:jc w:val="left"/>
        <w:rPr>
          <w:rFonts w:ascii="Adobe Arabic" w:hAnsi="Adobe Arabic" w:cs="Adobe Arabic"/>
          <w:sz w:val="40"/>
          <w:szCs w:val="44"/>
          <w:rtl/>
        </w:rPr>
      </w:pPr>
      <w:r>
        <w:rPr>
          <w:noProof/>
        </w:rPr>
        <mc:AlternateContent>
          <mc:Choice Requires="wps">
            <w:drawing>
              <wp:inline distT="0" distB="0" distL="0" distR="0" wp14:anchorId="2C7D3238" wp14:editId="59FC5A3F">
                <wp:extent cx="6781800" cy="6648450"/>
                <wp:effectExtent l="0" t="0" r="19050" b="19050"/>
                <wp:docPr id="6" name="Rectangle: Rounded Corners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81800" cy="66484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accent4">
                            <a:lumMod val="20000"/>
                            <a:lumOff val="80000"/>
                          </a:schemeClr>
                        </a:solidFill>
                        <a:ln w="12700">
                          <a:solidFill>
                            <a:srgbClr val="FFC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E04B6C4" w14:textId="77777777"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15E47ADC" w14:textId="77777777"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794A14EC" w14:textId="77777777"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2A119B1F" w14:textId="77777777"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0078B1A2" w14:textId="77777777"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31433E43" w14:textId="77777777"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7BB862D5" w14:textId="77777777"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6BB4908E" w14:textId="77777777"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091A93E5" w14:textId="77777777"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5BA878DA" w14:textId="77777777"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69313A08" w14:textId="77777777"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208C21E5" w14:textId="77777777"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3AFD11A1" w14:textId="77777777"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199A1340" w14:textId="77777777"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46E135D9" w14:textId="77777777"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48DB9721" w14:textId="77777777"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2B41A9E7" w14:textId="77777777"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111FBF63" w14:textId="77777777"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09FE02D9" w14:textId="77777777"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70BFF60D" w14:textId="77777777"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0F4F4BE8" w14:textId="77777777"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701FCE6F" w14:textId="77777777"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0F3F5949" w14:textId="77777777"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0C50FACC" w14:textId="77777777"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19B21D35" w14:textId="77777777"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61173D77" w14:textId="77777777"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539DD572" w14:textId="77777777" w:rsidR="0048371F" w:rsidRDefault="0048371F" w:rsidP="0048371F">
                            <w:pPr>
                              <w:jc w:val="center"/>
                              <w:rPr>
                                <w:sz w:val="22"/>
                                <w:szCs w:val="28"/>
                                <w:rtl/>
                                <w:lang w:bidi="ar-SY"/>
                              </w:rPr>
                            </w:pPr>
                          </w:p>
                        </w:txbxContent>
                      </wps:txbx>
                      <wps:bodyPr rot="0" vert="horz" wrap="square" lIns="0" tIns="108000" rIns="0" bIns="45720" anchor="ctr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oundrect w14:anchorId="2C7D3238" id="Rectangle: Rounded Corners 6" o:spid="_x0000_s1143" style="width:534pt;height:523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" fillcolor="#fff2cc [663]" strokecolor="#ffc000" strokeweight="1pt">
                <v:stroke joinstyle="miter"/>
                <v:textbox inset="0,3mm,0">
                  <w:txbxContent>
                    <w:p w14:paraId="7E04B6C4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15E47ADC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794A14EC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2A119B1F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0078B1A2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31433E43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7BB862D5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6BB4908E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091A93E5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5BA878DA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69313A08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208C21E5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3AFD11A1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199A1340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46E135D9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48DB9721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2B41A9E7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111FBF63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09FE02D9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70BFF60D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0F4F4BE8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701FCE6F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0F3F5949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0C50FACC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19B21D35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61173D77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539DD572" w14:textId="77777777" w:rsidR="0048371F" w:rsidRDefault="0048371F" w:rsidP="0048371F">
                      <w:pPr>
                        <w:jc w:val="center"/>
                        <w:rPr>
                          <w:sz w:val="22"/>
                          <w:szCs w:val="28"/>
                          <w:rtl/>
                          <w:lang w:bidi="ar-SY"/>
                        </w:rPr>
                      </w:pPr>
                    </w:p>
                  </w:txbxContent>
                </v:textbox>
                <w10:anchorlock/>
              </v:roundrect>
            </w:pict>
          </mc:Fallback>
        </mc:AlternateContent>
      </w:r>
    </w:p>
    <w:p w14:paraId="5F08AD00" w14:textId="77777777" w:rsidR="007846DC" w:rsidRDefault="007846DC" w:rsidP="007846DC">
      <w:pPr>
        <w:jc w:val="center"/>
        <w:rPr>
          <w:sz w:val="40"/>
          <w:szCs w:val="44"/>
          <w:rtl/>
          <w:lang w:bidi="ar-SY"/>
        </w:rPr>
      </w:pPr>
      <w:r>
        <w:rPr>
          <w:rFonts w:ascii="Adobe Arabic" w:hAnsi="Adobe Arabic" w:cs="Adobe Arabic"/>
          <w:b/>
          <w:bCs/>
          <w:noProof/>
          <w:color w:val="002060"/>
          <w:sz w:val="54"/>
          <w:szCs w:val="54"/>
        </w:rPr>
        <w:lastRenderedPageBreak/>
        <mc:AlternateContent>
          <mc:Choice Requires="wpg">
            <w:drawing>
              <wp:inline distT="0" distB="0" distL="0" distR="0" wp14:anchorId="411EFCCD" wp14:editId="5CD51D1D">
                <wp:extent cx="3432864" cy="816291"/>
                <wp:effectExtent l="76200" t="38100" r="53340" b="41275"/>
                <wp:docPr id="768389" name="Group 76838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432864" cy="816291"/>
                          <a:chOff x="1809974" y="-895921"/>
                          <a:chExt cx="3432983" cy="824318"/>
                        </a:xfrm>
                      </wpg:grpSpPr>
                      <wps:wsp>
                        <wps:cNvPr id="768390" name="Rectangle 768390"/>
                        <wps:cNvSpPr/>
                        <wps:spPr>
                          <a:xfrm>
                            <a:off x="2325455" y="-895921"/>
                            <a:ext cx="2426601" cy="800101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noFill/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011602D6" w14:textId="77777777" w:rsidR="007846DC" w:rsidRPr="00415CB0" w:rsidRDefault="007846DC" w:rsidP="007846DC">
                              <w:pPr>
                                <w:spacing w:line="240" w:lineRule="auto"/>
                                <w:jc w:val="center"/>
                                <w:rPr>
                                  <w:rFonts w:ascii="Adobe Arabic" w:hAnsi="Adobe Arabic" w:cs="Adobe Arabic"/>
                                  <w:b/>
                                  <w:bCs/>
                                  <w:color w:val="002060"/>
                                  <w:sz w:val="44"/>
                                  <w:szCs w:val="44"/>
                                  <w:rtl/>
                                  <w:lang w:bidi="ar-EG"/>
                                  <w14:textOutline w14:w="6731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415CB0">
                                <w:rPr>
                                  <w:rFonts w:ascii="Adobe Arabic" w:hAnsi="Adobe Arabic" w:cs="Adobe Arabic" w:hint="cs"/>
                                  <w:b/>
                                  <w:bCs/>
                                  <w:color w:val="002060"/>
                                  <w:sz w:val="44"/>
                                  <w:szCs w:val="44"/>
                                  <w:rtl/>
                                  <w:lang w:bidi="ar-EG"/>
                                  <w14:textOutline w14:w="6731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اليوم التدريبي </w:t>
                              </w:r>
                              <w:r>
                                <w:rPr>
                                  <w:rFonts w:ascii="Adobe Arabic" w:hAnsi="Adobe Arabic" w:cs="Adobe Arabic" w:hint="cs"/>
                                  <w:b/>
                                  <w:bCs/>
                                  <w:color w:val="002060"/>
                                  <w:sz w:val="44"/>
                                  <w:szCs w:val="44"/>
                                  <w:rtl/>
                                  <w:lang w:bidi="ar-EG"/>
                                  <w14:textOutline w14:w="6731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الثالث</w:t>
                              </w:r>
                              <w:r w:rsidRPr="00415CB0">
                                <w:rPr>
                                  <w:rFonts w:ascii="Adobe Arabic" w:hAnsi="Adobe Arabic" w:cs="Adobe Arabic"/>
                                  <w:b/>
                                  <w:bCs/>
                                  <w:color w:val="002060"/>
                                  <w:sz w:val="44"/>
                                  <w:szCs w:val="44"/>
                                  <w:rtl/>
                                  <w:lang w:bidi="ar-EG"/>
                                  <w14:textOutline w14:w="6731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br/>
                              </w:r>
                              <w:r w:rsidRPr="00415CB0">
                                <w:rPr>
                                  <w:rFonts w:ascii="Adobe Arabic" w:hAnsi="Adobe Arabic" w:cs="Adobe Arabic" w:hint="cs"/>
                                  <w:b/>
                                  <w:bCs/>
                                  <w:color w:val="002060"/>
                                  <w:sz w:val="44"/>
                                  <w:szCs w:val="44"/>
                                  <w:rtl/>
                                  <w:lang w:bidi="ar-EG"/>
                                  <w14:textOutline w14:w="6731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الجلسة </w:t>
                              </w:r>
                              <w:r>
                                <w:rPr>
                                  <w:rFonts w:ascii="Adobe Arabic" w:hAnsi="Adobe Arabic" w:cs="Adobe Arabic" w:hint="cs"/>
                                  <w:b/>
                                  <w:bCs/>
                                  <w:color w:val="002060"/>
                                  <w:sz w:val="44"/>
                                  <w:szCs w:val="44"/>
                                  <w:rtl/>
                                  <w:lang w:bidi="ar-EG"/>
                                  <w14:textOutline w14:w="6731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الثانية</w:t>
                              </w:r>
                              <w:r w:rsidRPr="00415CB0">
                                <w:rPr>
                                  <w:rFonts w:ascii="Adobe Arabic" w:hAnsi="Adobe Arabic" w:cs="Adobe Arabic" w:hint="cs"/>
                                  <w:b/>
                                  <w:bCs/>
                                  <w:color w:val="002060"/>
                                  <w:sz w:val="44"/>
                                  <w:szCs w:val="44"/>
                                  <w:rtl/>
                                  <w:lang w:bidi="ar-EG"/>
                                  <w14:textOutline w14:w="6731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768391" name="Picture 768391"/>
                          <pic:cNvPicPr>
                            <a:picLocks noChangeAspect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636553">
                            <a:off x="4677524" y="-892881"/>
                            <a:ext cx="565433" cy="821278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768392" name="Picture 768392"/>
                          <pic:cNvPicPr>
                            <a:picLocks noChangeAspect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20963447" flipH="1">
                            <a:off x="1809974" y="-892894"/>
                            <a:ext cx="565433" cy="821278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w14:anchorId="411EFCCD" id="Group 768389" o:spid="_x0000_s1144" style="width:270.3pt;height:64.25pt;mso-position-horizontal-relative:char;mso-position-vertical-relative:line" coordorigin="18099,-8959" coordsize="34329,824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">
                <v:rect id="Rectangle 768390" o:spid="_x0000_s1145" style="position:absolute;left:23254;top:-8959;width:24266;height:800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" filled="f" stroked="f" strokeweight="1pt">
                  <v:textbox>
                    <w:txbxContent>
                      <w:p w14:paraId="011602D6" w14:textId="77777777" w:rsidR="007846DC" w:rsidRPr="00415CB0" w:rsidRDefault="007846DC" w:rsidP="007846DC">
                        <w:pPr>
                          <w:spacing w:line="240" w:lineRule="auto"/>
                          <w:jc w:val="center"/>
                          <w:rPr>
                            <w:rFonts w:ascii="Adobe Arabic" w:hAnsi="Adobe Arabic" w:cs="Adobe Arabic"/>
                            <w:b/>
                            <w:bCs/>
                            <w:color w:val="002060"/>
                            <w:sz w:val="44"/>
                            <w:szCs w:val="44"/>
                            <w:rtl/>
                            <w:lang w:bidi="ar-EG"/>
                            <w14:textOutline w14:w="6731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415CB0">
                          <w:rPr>
                            <w:rFonts w:ascii="Adobe Arabic" w:hAnsi="Adobe Arabic" w:cs="Adobe Arabic" w:hint="cs"/>
                            <w:b/>
                            <w:bCs/>
                            <w:color w:val="002060"/>
                            <w:sz w:val="44"/>
                            <w:szCs w:val="44"/>
                            <w:rtl/>
                            <w:lang w:bidi="ar-EG"/>
                            <w14:textOutline w14:w="6731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اليوم التدريبي </w:t>
                        </w:r>
                        <w:r>
                          <w:rPr>
                            <w:rFonts w:ascii="Adobe Arabic" w:hAnsi="Adobe Arabic" w:cs="Adobe Arabic" w:hint="cs"/>
                            <w:b/>
                            <w:bCs/>
                            <w:color w:val="002060"/>
                            <w:sz w:val="44"/>
                            <w:szCs w:val="44"/>
                            <w:rtl/>
                            <w:lang w:bidi="ar-EG"/>
                            <w14:textOutline w14:w="6731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الثالث</w:t>
                        </w:r>
                        <w:r w:rsidRPr="00415CB0">
                          <w:rPr>
                            <w:rFonts w:ascii="Adobe Arabic" w:hAnsi="Adobe Arabic" w:cs="Adobe Arabic"/>
                            <w:b/>
                            <w:bCs/>
                            <w:color w:val="002060"/>
                            <w:sz w:val="44"/>
                            <w:szCs w:val="44"/>
                            <w:rtl/>
                            <w:lang w:bidi="ar-EG"/>
                            <w14:textOutline w14:w="6731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br/>
                        </w:r>
                        <w:r w:rsidRPr="00415CB0">
                          <w:rPr>
                            <w:rFonts w:ascii="Adobe Arabic" w:hAnsi="Adobe Arabic" w:cs="Adobe Arabic" w:hint="cs"/>
                            <w:b/>
                            <w:bCs/>
                            <w:color w:val="002060"/>
                            <w:sz w:val="44"/>
                            <w:szCs w:val="44"/>
                            <w:rtl/>
                            <w:lang w:bidi="ar-EG"/>
                            <w14:textOutline w14:w="6731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الجلسة </w:t>
                        </w:r>
                        <w:r>
                          <w:rPr>
                            <w:rFonts w:ascii="Adobe Arabic" w:hAnsi="Adobe Arabic" w:cs="Adobe Arabic" w:hint="cs"/>
                            <w:b/>
                            <w:bCs/>
                            <w:color w:val="002060"/>
                            <w:sz w:val="44"/>
                            <w:szCs w:val="44"/>
                            <w:rtl/>
                            <w:lang w:bidi="ar-EG"/>
                            <w14:textOutline w14:w="6731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الثانية</w:t>
                        </w:r>
                        <w:r w:rsidRPr="00415CB0">
                          <w:rPr>
                            <w:rFonts w:ascii="Adobe Arabic" w:hAnsi="Adobe Arabic" w:cs="Adobe Arabic" w:hint="cs"/>
                            <w:b/>
                            <w:bCs/>
                            <w:color w:val="002060"/>
                            <w:sz w:val="44"/>
                            <w:szCs w:val="44"/>
                            <w:rtl/>
                            <w:lang w:bidi="ar-EG"/>
                            <w14:textOutline w14:w="6731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Picture 768391" o:spid="_x0000_s1146" type="#_x0000_t75" style="position:absolute;left:46775;top:-8928;width:5654;height:8212;rotation:695286fd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">
                  <v:imagedata r:id="rId16" o:title=""/>
                </v:shape>
                <v:shape id="Picture 768392" o:spid="_x0000_s1147" type="#_x0000_t75" style="position:absolute;left:18099;top:-8928;width:5655;height:8212;rotation:695286fd;flip:x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">
                  <v:imagedata r:id="rId16" o:title=""/>
                </v:shape>
                <w10:anchorlock/>
              </v:group>
            </w:pict>
          </mc:Fallback>
        </mc:AlternateContent>
      </w:r>
    </w:p>
    <w:p w14:paraId="6AE1B6CF" w14:textId="77777777" w:rsidR="003C06A3" w:rsidRDefault="009579D6" w:rsidP="007846DC">
      <w:pPr>
        <w:jc w:val="center"/>
        <w:rPr>
          <w:sz w:val="40"/>
          <w:szCs w:val="44"/>
          <w:rtl/>
          <w:lang w:bidi="ar-SY"/>
        </w:rPr>
      </w:pPr>
      <w:r>
        <w:rPr>
          <w:noProof/>
          <w:rtl/>
        </w:rPr>
        <mc:AlternateContent>
          <mc:Choice Requires="wpg">
            <w:drawing>
              <wp:inline distT="0" distB="0" distL="0" distR="0" wp14:anchorId="76CAB6CD" wp14:editId="59D3CB6F">
                <wp:extent cx="5731510" cy="486410"/>
                <wp:effectExtent l="0" t="0" r="2540" b="27940"/>
                <wp:docPr id="241" name="Group 24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31510" cy="486410"/>
                          <a:chOff x="0" y="0"/>
                          <a:chExt cx="6088381" cy="505014"/>
                        </a:xfrm>
                      </wpg:grpSpPr>
                      <wpg:grpSp>
                        <wpg:cNvPr id="242" name="Group 242"/>
                        <wpg:cNvGrpSpPr/>
                        <wpg:grpSpPr>
                          <a:xfrm>
                            <a:off x="0" y="0"/>
                            <a:ext cx="6088381" cy="505014"/>
                            <a:chOff x="0" y="15912"/>
                            <a:chExt cx="6089113" cy="505882"/>
                          </a:xfrm>
                        </wpg:grpSpPr>
                        <wpg:grpSp>
                          <wpg:cNvPr id="243" name="Group 243"/>
                          <wpg:cNvGrpSpPr/>
                          <wpg:grpSpPr>
                            <a:xfrm>
                              <a:off x="4532132" y="15912"/>
                              <a:ext cx="1556981" cy="505840"/>
                              <a:chOff x="3759879" y="22367"/>
                              <a:chExt cx="2271470" cy="711023"/>
                            </a:xfrm>
                          </wpg:grpSpPr>
                          <wps:wsp>
                            <wps:cNvPr id="244" name="Rectangle: Rounded Corners 55">
                              <a:extLst>
                                <a:ext uri="{C183D7F6-B498-43B3-948B-1728B52AA6E4}">
                                  <adec:decorative xmlns:adec="http://schemas.microsoft.com/office/drawing/2017/decorative" val="1"/>
                                </a:ext>
                              </a:extLst>
                            </wps:cNvPr>
                            <wps:cNvSpPr/>
                            <wps:spPr>
                              <a:xfrm>
                                <a:off x="3759879" y="22367"/>
                                <a:ext cx="2271470" cy="711023"/>
                              </a:xfrm>
                              <a:prstGeom prst="roundRect">
                                <a:avLst>
                                  <a:gd name="adj" fmla="val 50000"/>
                                </a:avLst>
                              </a:prstGeom>
                              <a:solidFill>
                                <a:srgbClr val="00B0F0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3963817B" w14:textId="77777777" w:rsidR="009579D6" w:rsidRPr="00D60FDE" w:rsidRDefault="009579D6" w:rsidP="009579D6">
                                  <w:pPr>
                                    <w:jc w:val="both"/>
                                    <w:rPr>
                                      <w:rFonts w:ascii="Adobe Arabic" w:hAnsi="Adobe Arabic" w:cs="Adobe Arabic"/>
                                      <w:b/>
                                      <w:bCs/>
                                      <w:sz w:val="36"/>
                                      <w:szCs w:val="36"/>
                                      <w:rtl/>
                                      <w:lang w:bidi="ar-SY"/>
                                    </w:rPr>
                                  </w:pPr>
                                  <w:r w:rsidRPr="00D60FDE">
                                    <w:rPr>
                                      <w:rFonts w:ascii="Adobe Arabic" w:hAnsi="Adobe Arabic" w:cs="Adobe Arabic"/>
                                      <w:b/>
                                      <w:bCs/>
                                      <w:sz w:val="36"/>
                                      <w:szCs w:val="36"/>
                                      <w:rtl/>
                                      <w:lang w:bidi="ar-SY"/>
                                    </w:rPr>
                                    <w:t xml:space="preserve">        </w:t>
                                  </w:r>
                                  <w:r>
                                    <w:rPr>
                                      <w:rFonts w:ascii="Adobe Arabic" w:hAnsi="Adobe Arabic" w:cs="Adobe Arabic" w:hint="cs"/>
                                      <w:b/>
                                      <w:bCs/>
                                      <w:sz w:val="36"/>
                                      <w:szCs w:val="36"/>
                                      <w:rtl/>
                                      <w:lang w:bidi="ar-SY"/>
                                    </w:rPr>
                                    <w:t>تمرين:</w:t>
                                  </w:r>
                                </w:p>
                                <w:p w14:paraId="396B1B68" w14:textId="77777777" w:rsidR="009579D6" w:rsidRPr="00D60FDE" w:rsidRDefault="009579D6" w:rsidP="009579D6">
                                  <w:pPr>
                                    <w:jc w:val="left"/>
                                    <w:rPr>
                                      <w:rFonts w:ascii="Adobe Arabic" w:hAnsi="Adobe Arabic" w:cs="Adobe Arabic"/>
                                      <w:b/>
                                      <w:bCs/>
                                      <w:sz w:val="32"/>
                                      <w:szCs w:val="36"/>
                                    </w:rPr>
                                  </w:pPr>
                                </w:p>
                              </w:txbxContent>
                            </wps:txbx>
                            <wps:bodyPr rtlCol="0" anchor="ctr"/>
                          </wps:wsp>
                          <wps:wsp>
                            <wps:cNvPr id="245" name="Oval 61">
                              <a:extLst>
                                <a:ext uri="{C183D7F6-B498-43B3-948B-1728B52AA6E4}">
                                  <adec:decorative xmlns:adec="http://schemas.microsoft.com/office/drawing/2017/decorative" val="1"/>
                                </a:ext>
                              </a:extLst>
                            </wps:cNvPr>
                            <wps:cNvSpPr/>
                            <wps:spPr>
                              <a:xfrm>
                                <a:off x="5343834" y="73441"/>
                                <a:ext cx="571500" cy="571497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tx1">
                                  <a:lumMod val="85000"/>
                                  <a:lumOff val="15000"/>
                                </a:schemeClr>
                              </a:solidFill>
                              <a:ln>
                                <a:noFill/>
                              </a:ln>
                              <a:effectLst>
                                <a:outerShdw blurRad="50800" dist="38100" dir="5400000" algn="t" rotWithShape="0">
                                  <a:prstClr val="black">
                                    <a:alpha val="40000"/>
                                  </a:prstClr>
                                </a:outerShdw>
                              </a:effectLst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</wpg:grpSp>
                        <wps:wsp>
                          <wps:cNvPr id="246" name="Rectangle 246"/>
                          <wps:cNvSpPr/>
                          <wps:spPr>
                            <a:xfrm>
                              <a:off x="0" y="492994"/>
                              <a:ext cx="5014257" cy="28800"/>
                            </a:xfrm>
                            <a:prstGeom prst="rect">
                              <a:avLst/>
                            </a:prstGeom>
                            <a:solidFill>
                              <a:srgbClr val="00B0F0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247" name="Group 227"/>
                        <wpg:cNvGrpSpPr/>
                        <wpg:grpSpPr>
                          <a:xfrm>
                            <a:off x="5677231" y="160517"/>
                            <a:ext cx="246491" cy="197662"/>
                            <a:chOff x="1520617" y="3443952"/>
                            <a:chExt cx="1026720" cy="823076"/>
                          </a:xfrm>
                          <a:solidFill>
                            <a:srgbClr val="FFC000"/>
                          </a:solidFill>
                        </wpg:grpSpPr>
                        <wps:wsp>
                          <wps:cNvPr id="248" name="Freeform: Shape 248"/>
                          <wps:cNvSpPr/>
                          <wps:spPr>
                            <a:xfrm>
                              <a:off x="1520617" y="3443952"/>
                              <a:ext cx="1026720" cy="823076"/>
                            </a:xfrm>
                            <a:custGeom>
                              <a:avLst/>
                              <a:gdLst>
                                <a:gd name="connsiteX0" fmla="*/ 105056 w 896698"/>
                                <a:gd name="connsiteY0" fmla="*/ 34949 h 718843"/>
                                <a:gd name="connsiteX1" fmla="*/ 33500 w 896698"/>
                                <a:gd name="connsiteY1" fmla="*/ 106504 h 718843"/>
                                <a:gd name="connsiteX2" fmla="*/ 33500 w 896698"/>
                                <a:gd name="connsiteY2" fmla="*/ 418778 h 718843"/>
                                <a:gd name="connsiteX3" fmla="*/ 105056 w 896698"/>
                                <a:gd name="connsiteY3" fmla="*/ 490333 h 718843"/>
                                <a:gd name="connsiteX4" fmla="*/ 554650 w 896698"/>
                                <a:gd name="connsiteY4" fmla="*/ 490333 h 718843"/>
                                <a:gd name="connsiteX5" fmla="*/ 553320 w 896698"/>
                                <a:gd name="connsiteY5" fmla="*/ 489003 h 718843"/>
                                <a:gd name="connsiteX6" fmla="*/ 612234 w 896698"/>
                                <a:gd name="connsiteY6" fmla="*/ 489003 h 718843"/>
                                <a:gd name="connsiteX7" fmla="*/ 647330 w 896698"/>
                                <a:gd name="connsiteY7" fmla="*/ 524915 h 718843"/>
                                <a:gd name="connsiteX8" fmla="*/ 646692 w 896698"/>
                                <a:gd name="connsiteY8" fmla="*/ 524915 h 718843"/>
                                <a:gd name="connsiteX9" fmla="*/ 674728 w 896698"/>
                                <a:gd name="connsiteY9" fmla="*/ 552950 h 718843"/>
                                <a:gd name="connsiteX10" fmla="*/ 689020 w 896698"/>
                                <a:gd name="connsiteY10" fmla="*/ 567575 h 718843"/>
                                <a:gd name="connsiteX11" fmla="*/ 689188 w 896698"/>
                                <a:gd name="connsiteY11" fmla="*/ 567411 h 718843"/>
                                <a:gd name="connsiteX12" fmla="*/ 744638 w 896698"/>
                                <a:gd name="connsiteY12" fmla="*/ 622860 h 718843"/>
                                <a:gd name="connsiteX13" fmla="*/ 744638 w 896698"/>
                                <a:gd name="connsiteY13" fmla="*/ 538005 h 718843"/>
                                <a:gd name="connsiteX14" fmla="*/ 744659 w 896698"/>
                                <a:gd name="connsiteY14" fmla="*/ 538005 h 718843"/>
                                <a:gd name="connsiteX15" fmla="*/ 744659 w 896698"/>
                                <a:gd name="connsiteY15" fmla="*/ 489003 h 718843"/>
                                <a:gd name="connsiteX16" fmla="*/ 783162 w 896698"/>
                                <a:gd name="connsiteY16" fmla="*/ 489003 h 718843"/>
                                <a:gd name="connsiteX17" fmla="*/ 783162 w 896698"/>
                                <a:gd name="connsiteY17" fmla="*/ 490333 h 718843"/>
                                <a:gd name="connsiteX18" fmla="*/ 791645 w 896698"/>
                                <a:gd name="connsiteY18" fmla="*/ 490333 h 718843"/>
                                <a:gd name="connsiteX19" fmla="*/ 863199 w 896698"/>
                                <a:gd name="connsiteY19" fmla="*/ 418778 h 718843"/>
                                <a:gd name="connsiteX20" fmla="*/ 863199 w 896698"/>
                                <a:gd name="connsiteY20" fmla="*/ 106504 h 718843"/>
                                <a:gd name="connsiteX21" fmla="*/ 791645 w 896698"/>
                                <a:gd name="connsiteY21" fmla="*/ 34949 h 718843"/>
                                <a:gd name="connsiteX22" fmla="*/ 87550 w 896698"/>
                                <a:gd name="connsiteY22" fmla="*/ 0 h 718843"/>
                                <a:gd name="connsiteX23" fmla="*/ 809149 w 896698"/>
                                <a:gd name="connsiteY23" fmla="*/ 0 h 718843"/>
                                <a:gd name="connsiteX24" fmla="*/ 896698 w 896698"/>
                                <a:gd name="connsiteY24" fmla="*/ 87549 h 718843"/>
                                <a:gd name="connsiteX25" fmla="*/ 896698 w 896698"/>
                                <a:gd name="connsiteY25" fmla="*/ 437733 h 718843"/>
                                <a:gd name="connsiteX26" fmla="*/ 809149 w 896698"/>
                                <a:gd name="connsiteY26" fmla="*/ 525281 h 718843"/>
                                <a:gd name="connsiteX27" fmla="*/ 783162 w 896698"/>
                                <a:gd name="connsiteY27" fmla="*/ 525281 h 718843"/>
                                <a:gd name="connsiteX28" fmla="*/ 783162 w 896698"/>
                                <a:gd name="connsiteY28" fmla="*/ 718843 h 718843"/>
                                <a:gd name="connsiteX29" fmla="*/ 589599 w 896698"/>
                                <a:gd name="connsiteY29" fmla="*/ 525281 h 718843"/>
                                <a:gd name="connsiteX30" fmla="*/ 87550 w 896698"/>
                                <a:gd name="connsiteY30" fmla="*/ 525281 h 718843"/>
                                <a:gd name="connsiteX31" fmla="*/ 0 w 896698"/>
                                <a:gd name="connsiteY31" fmla="*/ 437733 h 718843"/>
                                <a:gd name="connsiteX32" fmla="*/ 0 w 896698"/>
                                <a:gd name="connsiteY32" fmla="*/ 87549 h 718843"/>
                                <a:gd name="connsiteX33" fmla="*/ 87550 w 896698"/>
                                <a:gd name="connsiteY33" fmla="*/ 0 h 718843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  <a:cxn ang="0">
                                  <a:pos x="connsiteX9" y="connsiteY9"/>
                                </a:cxn>
                                <a:cxn ang="0">
                                  <a:pos x="connsiteX10" y="connsiteY10"/>
                                </a:cxn>
                                <a:cxn ang="0">
                                  <a:pos x="connsiteX11" y="connsiteY11"/>
                                </a:cxn>
                                <a:cxn ang="0">
                                  <a:pos x="connsiteX12" y="connsiteY12"/>
                                </a:cxn>
                                <a:cxn ang="0">
                                  <a:pos x="connsiteX13" y="connsiteY13"/>
                                </a:cxn>
                                <a:cxn ang="0">
                                  <a:pos x="connsiteX14" y="connsiteY14"/>
                                </a:cxn>
                                <a:cxn ang="0">
                                  <a:pos x="connsiteX15" y="connsiteY15"/>
                                </a:cxn>
                                <a:cxn ang="0">
                                  <a:pos x="connsiteX16" y="connsiteY16"/>
                                </a:cxn>
                                <a:cxn ang="0">
                                  <a:pos x="connsiteX17" y="connsiteY17"/>
                                </a:cxn>
                                <a:cxn ang="0">
                                  <a:pos x="connsiteX18" y="connsiteY18"/>
                                </a:cxn>
                                <a:cxn ang="0">
                                  <a:pos x="connsiteX19" y="connsiteY19"/>
                                </a:cxn>
                                <a:cxn ang="0">
                                  <a:pos x="connsiteX20" y="connsiteY20"/>
                                </a:cxn>
                                <a:cxn ang="0">
                                  <a:pos x="connsiteX21" y="connsiteY21"/>
                                </a:cxn>
                                <a:cxn ang="0">
                                  <a:pos x="connsiteX22" y="connsiteY22"/>
                                </a:cxn>
                                <a:cxn ang="0">
                                  <a:pos x="connsiteX23" y="connsiteY23"/>
                                </a:cxn>
                                <a:cxn ang="0">
                                  <a:pos x="connsiteX24" y="connsiteY24"/>
                                </a:cxn>
                                <a:cxn ang="0">
                                  <a:pos x="connsiteX25" y="connsiteY25"/>
                                </a:cxn>
                                <a:cxn ang="0">
                                  <a:pos x="connsiteX26" y="connsiteY26"/>
                                </a:cxn>
                                <a:cxn ang="0">
                                  <a:pos x="connsiteX27" y="connsiteY27"/>
                                </a:cxn>
                                <a:cxn ang="0">
                                  <a:pos x="connsiteX28" y="connsiteY28"/>
                                </a:cxn>
                                <a:cxn ang="0">
                                  <a:pos x="connsiteX29" y="connsiteY29"/>
                                </a:cxn>
                                <a:cxn ang="0">
                                  <a:pos x="connsiteX30" y="connsiteY30"/>
                                </a:cxn>
                                <a:cxn ang="0">
                                  <a:pos x="connsiteX31" y="connsiteY31"/>
                                </a:cxn>
                                <a:cxn ang="0">
                                  <a:pos x="connsiteX32" y="connsiteY32"/>
                                </a:cxn>
                                <a:cxn ang="0">
                                  <a:pos x="connsiteX33" y="connsiteY33"/>
                                </a:cxn>
                              </a:cxnLst>
                              <a:rect l="l" t="t" r="r" b="b"/>
                              <a:pathLst>
                                <a:path w="896698" h="718843">
                                  <a:moveTo>
                                    <a:pt x="105056" y="34949"/>
                                  </a:moveTo>
                                  <a:cubicBezTo>
                                    <a:pt x="65536" y="34949"/>
                                    <a:pt x="33500" y="66985"/>
                                    <a:pt x="33500" y="106504"/>
                                  </a:cubicBezTo>
                                  <a:lnTo>
                                    <a:pt x="33500" y="418778"/>
                                  </a:lnTo>
                                  <a:cubicBezTo>
                                    <a:pt x="33500" y="458296"/>
                                    <a:pt x="65536" y="490333"/>
                                    <a:pt x="105056" y="490333"/>
                                  </a:cubicBezTo>
                                  <a:lnTo>
                                    <a:pt x="554650" y="490333"/>
                                  </a:lnTo>
                                  <a:lnTo>
                                    <a:pt x="553320" y="489003"/>
                                  </a:lnTo>
                                  <a:lnTo>
                                    <a:pt x="612234" y="489003"/>
                                  </a:lnTo>
                                  <a:lnTo>
                                    <a:pt x="647330" y="524915"/>
                                  </a:lnTo>
                                  <a:lnTo>
                                    <a:pt x="646692" y="524915"/>
                                  </a:lnTo>
                                  <a:lnTo>
                                    <a:pt x="674728" y="552950"/>
                                  </a:lnTo>
                                  <a:lnTo>
                                    <a:pt x="689020" y="567575"/>
                                  </a:lnTo>
                                  <a:lnTo>
                                    <a:pt x="689188" y="567411"/>
                                  </a:lnTo>
                                  <a:lnTo>
                                    <a:pt x="744638" y="622860"/>
                                  </a:lnTo>
                                  <a:lnTo>
                                    <a:pt x="744638" y="538005"/>
                                  </a:lnTo>
                                  <a:lnTo>
                                    <a:pt x="744659" y="538005"/>
                                  </a:lnTo>
                                  <a:lnTo>
                                    <a:pt x="744659" y="489003"/>
                                  </a:lnTo>
                                  <a:lnTo>
                                    <a:pt x="783162" y="489003"/>
                                  </a:lnTo>
                                  <a:lnTo>
                                    <a:pt x="783162" y="490333"/>
                                  </a:lnTo>
                                  <a:lnTo>
                                    <a:pt x="791645" y="490333"/>
                                  </a:lnTo>
                                  <a:cubicBezTo>
                                    <a:pt x="831163" y="490333"/>
                                    <a:pt x="863199" y="458296"/>
                                    <a:pt x="863199" y="418778"/>
                                  </a:cubicBezTo>
                                  <a:lnTo>
                                    <a:pt x="863199" y="106504"/>
                                  </a:lnTo>
                                  <a:cubicBezTo>
                                    <a:pt x="863199" y="66985"/>
                                    <a:pt x="831163" y="34949"/>
                                    <a:pt x="791645" y="34949"/>
                                  </a:cubicBezTo>
                                  <a:close/>
                                  <a:moveTo>
                                    <a:pt x="87550" y="0"/>
                                  </a:moveTo>
                                  <a:lnTo>
                                    <a:pt x="809149" y="0"/>
                                  </a:lnTo>
                                  <a:cubicBezTo>
                                    <a:pt x="857502" y="0"/>
                                    <a:pt x="896698" y="39197"/>
                                    <a:pt x="896698" y="87549"/>
                                  </a:cubicBezTo>
                                  <a:lnTo>
                                    <a:pt x="896698" y="437733"/>
                                  </a:lnTo>
                                  <a:cubicBezTo>
                                    <a:pt x="896698" y="486085"/>
                                    <a:pt x="857502" y="525281"/>
                                    <a:pt x="809149" y="525281"/>
                                  </a:cubicBezTo>
                                  <a:lnTo>
                                    <a:pt x="783162" y="525281"/>
                                  </a:lnTo>
                                  <a:lnTo>
                                    <a:pt x="783162" y="718843"/>
                                  </a:lnTo>
                                  <a:lnTo>
                                    <a:pt x="589599" y="525281"/>
                                  </a:lnTo>
                                  <a:lnTo>
                                    <a:pt x="87550" y="525281"/>
                                  </a:lnTo>
                                  <a:cubicBezTo>
                                    <a:pt x="39198" y="525281"/>
                                    <a:pt x="0" y="486085"/>
                                    <a:pt x="0" y="437733"/>
                                  </a:cubicBezTo>
                                  <a:lnTo>
                                    <a:pt x="0" y="87549"/>
                                  </a:lnTo>
                                  <a:cubicBezTo>
                                    <a:pt x="0" y="39197"/>
                                    <a:pt x="39198" y="0"/>
                                    <a:pt x="87550" y="0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chemeClr val="bg1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wrap="square" rtlCol="0" anchor="ctr">
                            <a:noAutofit/>
                          </wps:bodyPr>
                        </wps:wsp>
                        <wps:wsp>
                          <wps:cNvPr id="249" name="Rectangle: Rounded Corners 249"/>
                          <wps:cNvSpPr/>
                          <wps:spPr>
                            <a:xfrm rot="5400000">
                              <a:off x="1893931" y="3323969"/>
                              <a:ext cx="37516" cy="571283"/>
                            </a:xfrm>
                            <a:prstGeom prst="roundRect">
                              <a:avLst>
                                <a:gd name="adj" fmla="val 50000"/>
                              </a:avLst>
                            </a:prstGeom>
                            <a:solidFill>
                              <a:schemeClr val="bg1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250" name="Rectangle: Rounded Corners 250"/>
                          <wps:cNvSpPr/>
                          <wps:spPr>
                            <a:xfrm rot="5400000">
                              <a:off x="2323943" y="3514398"/>
                              <a:ext cx="37516" cy="190427"/>
                            </a:xfrm>
                            <a:prstGeom prst="roundRect">
                              <a:avLst>
                                <a:gd name="adj" fmla="val 50000"/>
                              </a:avLst>
                            </a:prstGeom>
                            <a:solidFill>
                              <a:schemeClr val="bg1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251" name="Rectangle: Rounded Corners 251"/>
                          <wps:cNvSpPr/>
                          <wps:spPr>
                            <a:xfrm rot="5400000">
                              <a:off x="1703501" y="3604194"/>
                              <a:ext cx="37516" cy="190427"/>
                            </a:xfrm>
                            <a:prstGeom prst="roundRect">
                              <a:avLst>
                                <a:gd name="adj" fmla="val 50000"/>
                              </a:avLst>
                            </a:prstGeom>
                            <a:solidFill>
                              <a:schemeClr val="bg1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252" name="Rectangle: Rounded Corners 252"/>
                          <wps:cNvSpPr/>
                          <wps:spPr>
                            <a:xfrm rot="5400000">
                              <a:off x="1893930" y="3651804"/>
                              <a:ext cx="37516" cy="95214"/>
                            </a:xfrm>
                            <a:prstGeom prst="roundRect">
                              <a:avLst>
                                <a:gd name="adj" fmla="val 50000"/>
                              </a:avLst>
                            </a:prstGeom>
                            <a:solidFill>
                              <a:schemeClr val="bg1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253" name="Rectangle: Rounded Corners 253"/>
                          <wps:cNvSpPr/>
                          <wps:spPr>
                            <a:xfrm rot="5400000">
                              <a:off x="2203864" y="3484693"/>
                              <a:ext cx="38085" cy="430014"/>
                            </a:xfrm>
                            <a:prstGeom prst="roundRect">
                              <a:avLst>
                                <a:gd name="adj" fmla="val 50000"/>
                              </a:avLst>
                            </a:prstGeom>
                            <a:solidFill>
                              <a:schemeClr val="bg1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254" name="Rectangle: Rounded Corners 254"/>
                          <wps:cNvSpPr/>
                          <wps:spPr>
                            <a:xfrm rot="5400000">
                              <a:off x="1893931" y="3499135"/>
                              <a:ext cx="37516" cy="571283"/>
                            </a:xfrm>
                            <a:prstGeom prst="roundRect">
                              <a:avLst>
                                <a:gd name="adj" fmla="val 50000"/>
                              </a:avLst>
                            </a:prstGeom>
                            <a:solidFill>
                              <a:schemeClr val="bg1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255" name="Rectangle: Rounded Corners 255"/>
                          <wps:cNvSpPr/>
                          <wps:spPr>
                            <a:xfrm rot="5400000">
                              <a:off x="2323943" y="3689565"/>
                              <a:ext cx="37516" cy="190427"/>
                            </a:xfrm>
                            <a:prstGeom prst="roundRect">
                              <a:avLst>
                                <a:gd name="adj" fmla="val 50000"/>
                              </a:avLst>
                            </a:prstGeom>
                            <a:solidFill>
                              <a:schemeClr val="bg1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768" name="Rectangle: Rounded Corners 768"/>
                          <wps:cNvSpPr/>
                          <wps:spPr>
                            <a:xfrm rot="5400000">
                              <a:off x="1703501" y="3777073"/>
                              <a:ext cx="37516" cy="190427"/>
                            </a:xfrm>
                            <a:prstGeom prst="roundRect">
                              <a:avLst>
                                <a:gd name="adj" fmla="val 50000"/>
                              </a:avLst>
                            </a:prstGeom>
                            <a:solidFill>
                              <a:schemeClr val="bg1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769" name="Rectangle: Rounded Corners 769"/>
                          <wps:cNvSpPr/>
                          <wps:spPr>
                            <a:xfrm rot="5400000">
                              <a:off x="1893930" y="3824684"/>
                              <a:ext cx="37516" cy="95214"/>
                            </a:xfrm>
                            <a:prstGeom prst="roundRect">
                              <a:avLst>
                                <a:gd name="adj" fmla="val 50000"/>
                              </a:avLst>
                            </a:prstGeom>
                            <a:solidFill>
                              <a:schemeClr val="bg1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770" name="Rectangle: Rounded Corners 770"/>
                          <wps:cNvSpPr/>
                          <wps:spPr>
                            <a:xfrm rot="5400000">
                              <a:off x="2203864" y="3657572"/>
                              <a:ext cx="38085" cy="430014"/>
                            </a:xfrm>
                            <a:prstGeom prst="roundRect">
                              <a:avLst>
                                <a:gd name="adj" fmla="val 50000"/>
                              </a:avLst>
                            </a:prstGeom>
                            <a:solidFill>
                              <a:schemeClr val="bg1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76CAB6CD" id="Group 241" o:spid="_x0000_s1148" style="width:451.3pt;height:38.3pt;mso-position-horizontal-relative:char;mso-position-vertical-relative:line" coordsize="60883,5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">
                <v:group id="Group 242" o:spid="_x0000_s1149" style="position:absolute;width:60883;height:5050" coordorigin=",159" coordsize="60891,50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">
                  <v:group id="Group 243" o:spid="_x0000_s1150" style="position:absolute;left:45321;top:159;width:15570;height:5058" coordorigin="37598,223" coordsize="22714,71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">
                    <v:roundrect id="Rectangle: Rounded Corners 55" o:spid="_x0000_s1151" alt="&quot;&quot;" style="position:absolute;left:37598;top:223;width:22715;height:7110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" fillcolor="#00b0f0" stroked="f" strokeweight="1pt">
                      <v:stroke joinstyle="miter"/>
                      <v:textbox>
                        <w:txbxContent>
                          <w:p w14:paraId="3963817B" w14:textId="77777777" w:rsidR="009579D6" w:rsidRPr="00D60FDE" w:rsidRDefault="009579D6" w:rsidP="009579D6">
                            <w:pPr>
                              <w:jc w:val="both"/>
                              <w:rPr>
                                <w:rFonts w:ascii="Adobe Arabic" w:hAnsi="Adobe Arabic" w:cs="Adobe Arabic"/>
                                <w:b/>
                                <w:bCs/>
                                <w:sz w:val="36"/>
                                <w:szCs w:val="36"/>
                                <w:rtl/>
                                <w:lang w:bidi="ar-SY"/>
                              </w:rPr>
                            </w:pPr>
                            <w:r w:rsidRPr="00D60FDE">
                              <w:rPr>
                                <w:rFonts w:ascii="Adobe Arabic" w:hAnsi="Adobe Arabic" w:cs="Adobe Arabic"/>
                                <w:b/>
                                <w:bCs/>
                                <w:sz w:val="36"/>
                                <w:szCs w:val="36"/>
                                <w:rtl/>
                                <w:lang w:bidi="ar-SY"/>
                              </w:rPr>
                              <w:t xml:space="preserve">        </w:t>
                            </w:r>
                            <w:r>
                              <w:rPr>
                                <w:rFonts w:ascii="Adobe Arabic" w:hAnsi="Adobe Arabic" w:cs="Adobe Arabic" w:hint="cs"/>
                                <w:b/>
                                <w:bCs/>
                                <w:sz w:val="36"/>
                                <w:szCs w:val="36"/>
                                <w:rtl/>
                                <w:lang w:bidi="ar-SY"/>
                              </w:rPr>
                              <w:t>تمرين:</w:t>
                            </w:r>
                          </w:p>
                          <w:p w14:paraId="396B1B68" w14:textId="77777777" w:rsidR="009579D6" w:rsidRPr="00D60FDE" w:rsidRDefault="009579D6" w:rsidP="009579D6">
                            <w:pPr>
                              <w:jc w:val="left"/>
                              <w:rPr>
                                <w:rFonts w:ascii="Adobe Arabic" w:hAnsi="Adobe Arabic" w:cs="Adobe Arabic"/>
                                <w:b/>
                                <w:bCs/>
                                <w:sz w:val="32"/>
                                <w:szCs w:val="36"/>
                              </w:rPr>
                            </w:pPr>
                          </w:p>
                        </w:txbxContent>
                      </v:textbox>
                    </v:roundrect>
                    <v:oval id="Oval 61" o:spid="_x0000_s1152" alt="&quot;&quot;" style="position:absolute;left:53438;top:734;width:5715;height:57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" fillcolor="#272727 [2749]" stroked="f" strokeweight="1pt">
                      <v:stroke joinstyle="miter"/>
                      <v:shadow on="t" color="black" opacity="26214f" origin=",-.5" offset="0,3pt"/>
                    </v:oval>
                  </v:group>
                  <v:rect id="Rectangle 246" o:spid="_x0000_s1153" style="position:absolute;top:4929;width:50142;height:28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" fillcolor="#00b0f0" stroked="f" strokeweight="1pt"/>
                </v:group>
                <v:group id="Group 227" o:spid="_x0000_s1154" style="position:absolute;left:56772;top:1605;width:2465;height:1976" coordorigin="15206,34439" coordsize="10267,8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">
                  <v:shape id="Freeform: Shape 248" o:spid="_x0000_s1155" style="position:absolute;left:15206;top:34439;width:10267;height:8231;visibility:visible;mso-wrap-style:square;v-text-anchor:middle" coordsize="896698,7188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" path="m105056,34949v-39520,,-71556,32036,-71556,71555l33500,418778v,39518,32036,71555,71556,71555l554650,490333r-1330,-1330l612234,489003r35096,35912l646692,524915r28036,28035l689020,567575r168,-164l744638,622860r,-84855l744659,538005r,-49002l783162,489003r,1330l791645,490333v39518,,71554,-32037,71554,-71555l863199,106504v,-39519,-32036,-71555,-71554,-71555l105056,34949xm87550,l809149,v48353,,87549,39197,87549,87549l896698,437733v,48352,-39196,87548,-87549,87548l783162,525281r,193562l589599,525281r-502049,c39198,525281,,486085,,437733l,87549c,39197,39198,,87550,xe" fillcolor="white [3212]" stroked="f" strokeweight="1pt">
                    <v:stroke joinstyle="miter"/>
                    <v:path arrowok="t" o:connecttype="custom" o:connectlocs="120289,40017;38358,121947;38358,479501;120289,561432;635075,561432;633552,559909;701008,559909;741193,601028;740463,601028;772564,633128;788929,649874;789121,649686;852611,713175;852611,616016;852635,616016;852635,559909;896721,559909;896721,561432;906434,561432;988364,479501;988364,121947;906434,40017;100245,0;926476,0;1026720,100244;1026720,501205;926476,601447;896721,601447;896721,823076;675091,601447;100245,601447;0,501205;0,100244;100245,0" o:connectangles="0,0,0,0,0,0,0,0,0,0,0,0,0,0,0,0,0,0,0,0,0,0,0,0,0,0,0,0,0,0,0,0,0,0"/>
                  </v:shape>
                  <v:roundrect id="Rectangle: Rounded Corners 249" o:spid="_x0000_s1156" style="position:absolute;left:18939;top:33239;width:375;height:5713;rotation:90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" fillcolor="white [3212]" stroked="f" strokeweight="1pt">
                    <v:stroke joinstyle="miter"/>
                  </v:roundrect>
                  <v:roundrect id="Rectangle: Rounded Corners 250" o:spid="_x0000_s1157" style="position:absolute;left:23239;top:35143;width:375;height:1905;rotation:90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" fillcolor="white [3212]" stroked="f" strokeweight="1pt">
                    <v:stroke joinstyle="miter"/>
                  </v:roundrect>
                  <v:roundrect id="Rectangle: Rounded Corners 251" o:spid="_x0000_s1158" style="position:absolute;left:17034;top:36042;width:375;height:1904;rotation:90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" fillcolor="white [3212]" stroked="f" strokeweight="1pt">
                    <v:stroke joinstyle="miter"/>
                  </v:roundrect>
                  <v:roundrect id="Rectangle: Rounded Corners 252" o:spid="_x0000_s1159" style="position:absolute;left:18938;top:36518;width:375;height:952;rotation:90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" fillcolor="white [3212]" stroked="f" strokeweight="1pt">
                    <v:stroke joinstyle="miter"/>
                  </v:roundrect>
                  <v:roundrect id="Rectangle: Rounded Corners 253" o:spid="_x0000_s1160" style="position:absolute;left:22038;top:34847;width:381;height:4300;rotation:90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" fillcolor="white [3212]" stroked="f" strokeweight="1pt">
                    <v:stroke joinstyle="miter"/>
                  </v:roundrect>
                  <v:roundrect id="Rectangle: Rounded Corners 254" o:spid="_x0000_s1161" style="position:absolute;left:18939;top:34991;width:375;height:5713;rotation:90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" fillcolor="white [3212]" stroked="f" strokeweight="1pt">
                    <v:stroke joinstyle="miter"/>
                  </v:roundrect>
                  <v:roundrect id="Rectangle: Rounded Corners 255" o:spid="_x0000_s1162" style="position:absolute;left:23239;top:36895;width:375;height:1905;rotation:90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" fillcolor="white [3212]" stroked="f" strokeweight="1pt">
                    <v:stroke joinstyle="miter"/>
                  </v:roundrect>
                  <v:roundrect id="Rectangle: Rounded Corners 768" o:spid="_x0000_s1163" style="position:absolute;left:17034;top:37771;width:375;height:1904;rotation:90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" fillcolor="white [3212]" stroked="f" strokeweight="1pt">
                    <v:stroke joinstyle="miter"/>
                  </v:roundrect>
                  <v:roundrect id="Rectangle: Rounded Corners 769" o:spid="_x0000_s1164" style="position:absolute;left:18938;top:38247;width:375;height:952;rotation:90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" fillcolor="white [3212]" stroked="f" strokeweight="1pt">
                    <v:stroke joinstyle="miter"/>
                  </v:roundrect>
                  <v:roundrect id="Rectangle: Rounded Corners 770" o:spid="_x0000_s1165" style="position:absolute;left:22038;top:36576;width:381;height:4300;rotation:90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" fillcolor="white [3212]" stroked="f" strokeweight="1pt">
                    <v:stroke joinstyle="miter"/>
                  </v:roundrect>
                </v:group>
                <w10:anchorlock/>
              </v:group>
            </w:pict>
          </mc:Fallback>
        </mc:AlternateContent>
      </w:r>
    </w:p>
    <w:p w14:paraId="702F0CEC" w14:textId="5C5F3556" w:rsidR="0048371F" w:rsidRDefault="0067126E" w:rsidP="00487A4A">
      <w:pPr>
        <w:jc w:val="center"/>
        <w:rPr>
          <w:rFonts w:ascii="Adobe Arabic" w:hAnsi="Adobe Arabic" w:cs="Adobe Arabic"/>
          <w:sz w:val="40"/>
          <w:szCs w:val="44"/>
          <w:rtl/>
        </w:rPr>
      </w:pPr>
      <w:hyperlink r:id="rId22" w:history="1">
        <w:r w:rsidR="00487A4A" w:rsidRPr="0067126E">
          <w:rPr>
            <w:rStyle w:val="Hyperlink"/>
            <w:rFonts w:ascii="Adobe Arabic" w:hAnsi="Adobe Arabic" w:cs="Adobe Arabic"/>
            <w:sz w:val="40"/>
            <w:szCs w:val="44"/>
            <w:rtl/>
          </w:rPr>
          <w:t>هناك</w:t>
        </w:r>
        <w:r w:rsidR="00487A4A" w:rsidRPr="0067126E">
          <w:rPr>
            <w:rStyle w:val="Hyperlink"/>
            <w:rFonts w:ascii="Adobe Arabic" w:hAnsi="Adobe Arabic" w:cs="Adobe Arabic" w:hint="cs"/>
            <w:sz w:val="40"/>
            <w:szCs w:val="44"/>
            <w:rtl/>
          </w:rPr>
          <w:t xml:space="preserve"> </w:t>
        </w:r>
        <w:r w:rsidR="00487A4A" w:rsidRPr="0067126E">
          <w:rPr>
            <w:rStyle w:val="Hyperlink"/>
            <w:rFonts w:ascii="Adobe Arabic" w:hAnsi="Adobe Arabic" w:cs="Adobe Arabic"/>
            <w:sz w:val="40"/>
            <w:szCs w:val="44"/>
            <w:rtl/>
          </w:rPr>
          <w:t xml:space="preserve">نموذج تخطيط التعاقب القيادي للمنظمات نموذج </w:t>
        </w:r>
        <w:r w:rsidR="00487A4A" w:rsidRPr="0067126E">
          <w:rPr>
            <w:rStyle w:val="Hyperlink"/>
            <w:rFonts w:ascii="Adobe Arabic" w:hAnsi="Adobe Arabic" w:cs="Adobe Arabic"/>
            <w:sz w:val="40"/>
            <w:szCs w:val="44"/>
          </w:rPr>
          <w:t>Santorin</w:t>
        </w:r>
        <w:r w:rsidR="00487A4A" w:rsidRPr="0067126E">
          <w:rPr>
            <w:rStyle w:val="Hyperlink"/>
            <w:rFonts w:ascii="Adobe Arabic" w:hAnsi="Adobe Arabic" w:cs="Adobe Arabic"/>
            <w:sz w:val="40"/>
            <w:szCs w:val="44"/>
            <w:rtl/>
          </w:rPr>
          <w:t xml:space="preserve"> تحدث عنها</w:t>
        </w:r>
        <w:r w:rsidR="0048371F" w:rsidRPr="0067126E">
          <w:rPr>
            <w:rStyle w:val="Hyperlink"/>
            <w:rFonts w:ascii="Adobe Arabic" w:hAnsi="Adobe Arabic" w:cs="Adobe Arabic" w:hint="cs"/>
            <w:sz w:val="40"/>
            <w:szCs w:val="44"/>
            <w:rtl/>
          </w:rPr>
          <w:t>؟</w:t>
        </w:r>
      </w:hyperlink>
    </w:p>
    <w:p w14:paraId="580F9EF6" w14:textId="77777777" w:rsidR="003C06A3" w:rsidRPr="00487A4A" w:rsidRDefault="0048371F" w:rsidP="00487A4A">
      <w:pPr>
        <w:ind w:left="-897"/>
        <w:jc w:val="left"/>
        <w:rPr>
          <w:rFonts w:ascii="Adobe Arabic" w:hAnsi="Adobe Arabic" w:cs="Adobe Arabic"/>
          <w:sz w:val="40"/>
          <w:szCs w:val="44"/>
        </w:rPr>
      </w:pPr>
      <w:r>
        <w:rPr>
          <w:noProof/>
        </w:rPr>
        <mc:AlternateContent>
          <mc:Choice Requires="wps">
            <w:drawing>
              <wp:inline distT="0" distB="0" distL="0" distR="0" wp14:anchorId="2D304FFF" wp14:editId="3179A7FA">
                <wp:extent cx="6819900" cy="6623050"/>
                <wp:effectExtent l="0" t="0" r="19050" b="25400"/>
                <wp:docPr id="7" name="Rectangle: Rounded Corners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19900" cy="66230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accent4">
                            <a:lumMod val="20000"/>
                            <a:lumOff val="80000"/>
                          </a:schemeClr>
                        </a:solidFill>
                        <a:ln w="12700">
                          <a:solidFill>
                            <a:srgbClr val="FFC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B8119D8" w14:textId="77777777"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22C95BD9" w14:textId="77777777"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21D5485C" w14:textId="77777777"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0E45B190" w14:textId="77777777"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22B9A75F" w14:textId="77777777"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4756BAFB" w14:textId="77777777"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6550165C" w14:textId="77777777"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4C76A5D5" w14:textId="77777777"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7EC4B11F" w14:textId="77777777"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5ACBDCCF" w14:textId="77777777"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59E2D66D" w14:textId="77777777"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6E48FCA5" w14:textId="77777777"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0111391C" w14:textId="77777777"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0CC8A1B2" w14:textId="77777777"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07EFD7D3" w14:textId="77777777"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17377470" w14:textId="77777777"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457AA00D" w14:textId="77777777"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0C5AED21" w14:textId="77777777"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1747B10E" w14:textId="77777777"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3460240D" w14:textId="77777777"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6753E8E0" w14:textId="77777777"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1919D7A2" w14:textId="77777777"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0F7217CE" w14:textId="77777777"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2707E4EC" w14:textId="77777777"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74E5F637" w14:textId="77777777"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35239CEF" w14:textId="77777777"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32484787" w14:textId="77777777" w:rsidR="0048371F" w:rsidRDefault="0048371F" w:rsidP="0048371F">
                            <w:pPr>
                              <w:jc w:val="center"/>
                              <w:rPr>
                                <w:sz w:val="22"/>
                                <w:szCs w:val="28"/>
                                <w:rtl/>
                                <w:lang w:bidi="ar-SY"/>
                              </w:rPr>
                            </w:pPr>
                          </w:p>
                        </w:txbxContent>
                      </wps:txbx>
                      <wps:bodyPr rot="0" vert="horz" wrap="square" lIns="0" tIns="108000" rIns="0" bIns="45720" anchor="ctr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oundrect w14:anchorId="2D304FFF" id="Rectangle: Rounded Corners 7" o:spid="_x0000_s1166" style="width:537pt;height:521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" fillcolor="#fff2cc [663]" strokecolor="#ffc000" strokeweight="1pt">
                <v:stroke joinstyle="miter"/>
                <v:textbox inset="0,3mm,0">
                  <w:txbxContent>
                    <w:p w14:paraId="7B8119D8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22C95BD9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21D5485C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0E45B190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22B9A75F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4756BAFB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6550165C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4C76A5D5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7EC4B11F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5ACBDCCF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59E2D66D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6E48FCA5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0111391C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0CC8A1B2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07EFD7D3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17377470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457AA00D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0C5AED21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1747B10E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3460240D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6753E8E0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1919D7A2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0F7217CE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2707E4EC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74E5F637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35239CEF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32484787" w14:textId="77777777" w:rsidR="0048371F" w:rsidRDefault="0048371F" w:rsidP="0048371F">
                      <w:pPr>
                        <w:jc w:val="center"/>
                        <w:rPr>
                          <w:sz w:val="22"/>
                          <w:szCs w:val="28"/>
                          <w:rtl/>
                          <w:lang w:bidi="ar-SY"/>
                        </w:rPr>
                      </w:pPr>
                    </w:p>
                  </w:txbxContent>
                </v:textbox>
                <w10:anchorlock/>
              </v:roundrect>
            </w:pict>
          </mc:Fallback>
        </mc:AlternateContent>
      </w:r>
    </w:p>
    <w:sectPr w:rsidR="003C06A3" w:rsidRPr="00487A4A" w:rsidSect="00CD017C">
      <w:headerReference w:type="default" r:id="rId23"/>
      <w:footerReference w:type="default" r:id="rId24"/>
      <w:pgSz w:w="11906" w:h="16838" w:code="9"/>
      <w:pgMar w:top="1440" w:right="1440" w:bottom="1440" w:left="1440" w:header="720" w:footer="397" w:gutter="0"/>
      <w:pgNumType w:start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669451" w14:textId="77777777" w:rsidR="00625277" w:rsidRDefault="00625277" w:rsidP="00F53D08">
      <w:pPr>
        <w:spacing w:line="240" w:lineRule="auto"/>
      </w:pPr>
      <w:r>
        <w:separator/>
      </w:r>
    </w:p>
  </w:endnote>
  <w:endnote w:type="continuationSeparator" w:id="0">
    <w:p w14:paraId="6FCF27A6" w14:textId="77777777" w:rsidR="00625277" w:rsidRDefault="00625277" w:rsidP="00F53D0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onotype Koufi">
    <w:panose1 w:val="00000000000000000000"/>
    <w:charset w:val="B2"/>
    <w:family w:val="auto"/>
    <w:pitch w:val="variable"/>
    <w:sig w:usb0="02942001" w:usb1="03D40006" w:usb2="02620000" w:usb3="00000000" w:csb0="00000040" w:csb1="00000000"/>
  </w:font>
  <w:font w:name="Adobe Arabic">
    <w:panose1 w:val="02040503050201020203"/>
    <w:charset w:val="00"/>
    <w:family w:val="roman"/>
    <w:notTrueType/>
    <w:pitch w:val="variable"/>
    <w:sig w:usb0="8000202F" w:usb1="8000A04A" w:usb2="00000008" w:usb3="00000000" w:csb0="00000041" w:csb1="00000000"/>
  </w:font>
  <w:font w:name="Dubai">
    <w:panose1 w:val="020B0503030403030204"/>
    <w:charset w:val="00"/>
    <w:family w:val="swiss"/>
    <w:pitch w:val="variable"/>
    <w:sig w:usb0="80002067" w:usb1="80000000" w:usb2="00000008" w:usb3="00000000" w:csb0="00000041" w:csb1="00000000"/>
  </w:font>
  <w:font w:name="Sakkal Majalla">
    <w:panose1 w:val="02000000000000000000"/>
    <w:charset w:val="00"/>
    <w:family w:val="auto"/>
    <w:pitch w:val="variable"/>
    <w:sig w:usb0="A0002027" w:usb1="80000000" w:usb2="00000108" w:usb3="00000000" w:csb0="000000D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680F7E" w14:textId="77777777" w:rsidR="00812DBC" w:rsidRDefault="00812DBC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F4AC9F" w14:textId="77777777" w:rsidR="00CD017C" w:rsidRPr="00CD017C" w:rsidRDefault="00CD017C" w:rsidP="00CD017C">
    <w:pPr>
      <w:pStyle w:val="a4"/>
      <w:jc w:val="center"/>
      <w:rPr>
        <w:color w:val="FFFFFF" w:themeColor="background1"/>
      </w:rPr>
    </w:pPr>
  </w:p>
  <w:p w14:paraId="788F2E8B" w14:textId="77777777" w:rsidR="00CD017C" w:rsidRPr="00CD017C" w:rsidRDefault="00CD017C" w:rsidP="00CD017C">
    <w:pPr>
      <w:pStyle w:val="a4"/>
      <w:jc w:val="center"/>
      <w:rPr>
        <w:color w:val="FFFFFF" w:themeColor="background1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AF84AF" w14:textId="77777777" w:rsidR="00812DBC" w:rsidRDefault="00812DBC">
    <w:pPr>
      <w:pStyle w:val="a4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color w:val="FFFFFF" w:themeColor="background1"/>
        <w:rtl/>
      </w:rPr>
      <w:id w:val="-63108844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CA9C1C7" w14:textId="16401BD1" w:rsidR="00CD017C" w:rsidRPr="00CD017C" w:rsidRDefault="00812DBC">
        <w:pPr>
          <w:pStyle w:val="a4"/>
          <w:jc w:val="center"/>
          <w:rPr>
            <w:color w:val="FFFFFF" w:themeColor="background1"/>
          </w:rPr>
        </w:pPr>
        <w:r>
          <w:rPr>
            <w:noProof/>
            <w:sz w:val="24"/>
            <w:szCs w:val="24"/>
          </w:rPr>
          <mc:AlternateContent>
            <mc:Choice Requires="wps">
              <w:drawing>
                <wp:anchor distT="0" distB="0" distL="114300" distR="114300" simplePos="0" relativeHeight="251700736" behindDoc="0" locked="0" layoutInCell="1" allowOverlap="1" wp14:anchorId="209F30F0" wp14:editId="4495C31B">
                  <wp:simplePos x="0" y="0"/>
                  <wp:positionH relativeFrom="column">
                    <wp:posOffset>5122545</wp:posOffset>
                  </wp:positionH>
                  <wp:positionV relativeFrom="paragraph">
                    <wp:posOffset>-13335</wp:posOffset>
                  </wp:positionV>
                  <wp:extent cx="1323975" cy="304800"/>
                  <wp:effectExtent l="0" t="0" r="0" b="0"/>
                  <wp:wrapNone/>
                  <wp:docPr id="120813852" name="مربع نص 120813852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1323975" cy="3048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E9044EB" w14:textId="77777777" w:rsidR="00812DBC" w:rsidRPr="00721BE9" w:rsidRDefault="00812DBC" w:rsidP="00812DBC">
                              <w:pPr>
                                <w:spacing w:line="240" w:lineRule="auto"/>
                                <w:jc w:val="center"/>
                                <w:rPr>
                                  <w:rFonts w:ascii="Sakkal Majalla" w:hAnsi="Sakkal Majalla" w:cs="Sakkal Majalla"/>
                                  <w:b/>
                                  <w:bCs/>
                                  <w:color w:val="A8D08D" w:themeColor="accent6" w:themeTint="99"/>
                                  <w:sz w:val="20"/>
                                  <w:szCs w:val="22"/>
                                  <w:lang w:bidi="ar-JO"/>
                                </w:rPr>
                              </w:pPr>
                              <w:r w:rsidRPr="00721BE9">
                                <w:rPr>
                                  <w:rFonts w:ascii="Sakkal Majalla" w:hAnsi="Sakkal Majalla" w:cs="Sakkal Majalla"/>
                                  <w:b/>
                                  <w:bCs/>
                                  <w:color w:val="A8D08D" w:themeColor="accent6" w:themeTint="99"/>
                                  <w:sz w:val="20"/>
                                  <w:szCs w:val="22"/>
                                  <w:rtl/>
                                  <w:lang w:bidi="ar-JO"/>
                                </w:rPr>
                                <w:t>مركز أبحاث الدولية للتدريب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type w14:anchorId="209F30F0" id="_x0000_t202" coordsize="21600,21600" o:spt="202" path="m,l,21600r21600,l21600,xe">
                  <v:stroke joinstyle="miter"/>
                  <v:path gradientshapeok="t" o:connecttype="rect"/>
                </v:shapetype>
                <v:shape id="مربع نص 120813852" o:spid="_x0000_s1168" type="#_x0000_t202" style="position:absolute;left:0;text-align:left;margin-left:403.35pt;margin-top:-1.05pt;width:104.25pt;height:24pt;z-index:251700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" filled="f" stroked="f" strokeweight=".5pt">
                  <v:textbox>
                    <w:txbxContent>
                      <w:p w14:paraId="1E9044EB" w14:textId="77777777" w:rsidR="00812DBC" w:rsidRPr="00721BE9" w:rsidRDefault="00812DBC" w:rsidP="00812DBC">
                        <w:pPr>
                          <w:spacing w:line="240" w:lineRule="auto"/>
                          <w:jc w:val="center"/>
                          <w:rPr>
                            <w:rFonts w:ascii="Sakkal Majalla" w:hAnsi="Sakkal Majalla" w:cs="Sakkal Majalla"/>
                            <w:b/>
                            <w:bCs/>
                            <w:color w:val="A8D08D" w:themeColor="accent6" w:themeTint="99"/>
                            <w:sz w:val="20"/>
                            <w:szCs w:val="22"/>
                            <w:lang w:bidi="ar-JO"/>
                          </w:rPr>
                        </w:pPr>
                        <w:r w:rsidRPr="00721BE9">
                          <w:rPr>
                            <w:rFonts w:ascii="Sakkal Majalla" w:hAnsi="Sakkal Majalla" w:cs="Sakkal Majalla"/>
                            <w:b/>
                            <w:bCs/>
                            <w:color w:val="A8D08D" w:themeColor="accent6" w:themeTint="99"/>
                            <w:sz w:val="20"/>
                            <w:szCs w:val="22"/>
                            <w:rtl/>
                            <w:lang w:bidi="ar-JO"/>
                          </w:rPr>
                          <w:t>مركز أبحاث الدولية للتدريب</w:t>
                        </w:r>
                      </w:p>
                    </w:txbxContent>
                  </v:textbox>
                </v:shape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741696" behindDoc="0" locked="0" layoutInCell="1" allowOverlap="1" wp14:anchorId="29A7AFFB" wp14:editId="6FE879CE">
                  <wp:simplePos x="0" y="0"/>
                  <wp:positionH relativeFrom="column">
                    <wp:posOffset>-741045</wp:posOffset>
                  </wp:positionH>
                  <wp:positionV relativeFrom="page">
                    <wp:posOffset>9995205</wp:posOffset>
                  </wp:positionV>
                  <wp:extent cx="1377950" cy="282575"/>
                  <wp:effectExtent l="0" t="0" r="0" b="3175"/>
                  <wp:wrapNone/>
                  <wp:docPr id="2" name="مستطيل 2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/>
                        <wps:spPr>
                          <a:xfrm>
                            <a:off x="0" y="0"/>
                            <a:ext cx="1377950" cy="282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7490B4D" w14:textId="77777777" w:rsidR="00812DBC" w:rsidRPr="007C020A" w:rsidRDefault="00812DBC" w:rsidP="00812DBC">
                              <w:pPr>
                                <w:bidi w:val="0"/>
                                <w:spacing w:line="240" w:lineRule="auto"/>
                                <w:rPr>
                                  <w:rFonts w:asciiTheme="majorBidi" w:hAnsiTheme="majorBidi" w:cstheme="majorBidi"/>
                                  <w:color w:val="538135" w:themeColor="accent6" w:themeShade="BF"/>
                                  <w:sz w:val="18"/>
                                  <w:szCs w:val="18"/>
                                </w:rPr>
                              </w:pPr>
                              <w:r w:rsidRPr="007C020A">
                                <w:rPr>
                                  <w:rFonts w:asciiTheme="majorBidi" w:hAnsiTheme="majorBidi" w:cstheme="majorBidi"/>
                                  <w:color w:val="538135" w:themeColor="accent6" w:themeShade="BF"/>
                                  <w:sz w:val="18"/>
                                  <w:szCs w:val="18"/>
                                </w:rPr>
                                <w:t>www.dawliatraining.com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rect w14:anchorId="29A7AFFB" id="مستطيل 2" o:spid="_x0000_s1169" style="position:absolute;left:0;text-align:left;margin-left:-58.35pt;margin-top:787pt;width:108.5pt;height:22.25pt;z-index:251741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" filled="f" stroked="f" strokeweight="1pt">
                  <v:textbox>
                    <w:txbxContent>
                      <w:p w14:paraId="57490B4D" w14:textId="77777777" w:rsidR="00812DBC" w:rsidRPr="007C020A" w:rsidRDefault="00812DBC" w:rsidP="00812DBC">
                        <w:pPr>
                          <w:bidi w:val="0"/>
                          <w:spacing w:line="240" w:lineRule="auto"/>
                          <w:rPr>
                            <w:rFonts w:asciiTheme="majorBidi" w:hAnsiTheme="majorBidi" w:cstheme="majorBidi"/>
                            <w:color w:val="538135" w:themeColor="accent6" w:themeShade="BF"/>
                            <w:sz w:val="18"/>
                            <w:szCs w:val="18"/>
                          </w:rPr>
                        </w:pPr>
                        <w:r w:rsidRPr="007C020A">
                          <w:rPr>
                            <w:rFonts w:asciiTheme="majorBidi" w:hAnsiTheme="majorBidi" w:cstheme="majorBidi"/>
                            <w:color w:val="538135" w:themeColor="accent6" w:themeShade="BF"/>
                            <w:sz w:val="18"/>
                            <w:szCs w:val="18"/>
                          </w:rPr>
                          <w:t>www.dawliatraining.com</w:t>
                        </w:r>
                      </w:p>
                    </w:txbxContent>
                  </v:textbox>
                  <w10:wrap anchory="page"/>
                </v:rect>
              </w:pict>
            </mc:Fallback>
          </mc:AlternateContent>
        </w:r>
        <w:r w:rsidR="00CD017C" w:rsidRPr="00CD017C">
          <w:rPr>
            <w:noProof/>
            <w:color w:val="FFFFFF" w:themeColor="background1"/>
          </w:rPr>
          <mc:AlternateContent>
            <mc:Choice Requires="wpg">
              <w:drawing>
                <wp:anchor distT="0" distB="0" distL="114300" distR="114300" simplePos="0" relativeHeight="251616768" behindDoc="1" locked="0" layoutInCell="1" allowOverlap="1" wp14:anchorId="18857B69" wp14:editId="1CAD82D6">
                  <wp:simplePos x="0" y="0"/>
                  <wp:positionH relativeFrom="page">
                    <wp:posOffset>-165600</wp:posOffset>
                  </wp:positionH>
                  <wp:positionV relativeFrom="paragraph">
                    <wp:posOffset>-65885</wp:posOffset>
                  </wp:positionV>
                  <wp:extent cx="7812000" cy="401222"/>
                  <wp:effectExtent l="0" t="0" r="0" b="0"/>
                  <wp:wrapNone/>
                  <wp:docPr id="1817" name="Group 1817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>
                          <a:xfrm>
                            <a:off x="0" y="0"/>
                            <a:ext cx="7812000" cy="401222"/>
                            <a:chOff x="0" y="0"/>
                            <a:chExt cx="7813283" cy="400415"/>
                          </a:xfrm>
                        </wpg:grpSpPr>
                        <wps:wsp>
                          <wps:cNvPr id="1818" name="Rectangle 1818"/>
                          <wps:cNvSpPr/>
                          <wps:spPr>
                            <a:xfrm>
                              <a:off x="0" y="0"/>
                              <a:ext cx="7762875" cy="342900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85000"/>
                              </a:schemeClr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819" name="Rectangle 1819"/>
                          <wps:cNvSpPr/>
                          <wps:spPr>
                            <a:xfrm>
                              <a:off x="50408" y="57515"/>
                              <a:ext cx="7762875" cy="342900"/>
                            </a:xfrm>
                            <a:prstGeom prst="rect">
                              <a:avLst/>
                            </a:prstGeom>
                            <a:solidFill>
                              <a:srgbClr val="4472C4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wg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group w14:anchorId="17C0C1D1" id="Group 1817" o:spid="_x0000_s1026" style="position:absolute;margin-left:-13.05pt;margin-top:-5.2pt;width:615.1pt;height:31.6pt;z-index:-251699712;mso-position-horizontal-relative:page;mso-width-relative:margin;mso-height-relative:margin" coordsize="78132,40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">
                  <v:rect id="Rectangle 1818" o:spid="_x0000_s1027" style="position:absolute;width:77628;height:342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" fillcolor="#d8d8d8 [2732]" stroked="f" strokeweight="1pt"/>
                  <v:rect id="Rectangle 1819" o:spid="_x0000_s1028" style="position:absolute;left:504;top:575;width:77628;height:342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" fillcolor="#4472c4" stroked="f" strokeweight="1pt"/>
                  <w10:wrap anchorx="page"/>
                </v:group>
              </w:pict>
            </mc:Fallback>
          </mc:AlternateContent>
        </w:r>
        <w:r w:rsidR="00CD017C" w:rsidRPr="00CD017C">
          <w:rPr>
            <w:color w:val="FFFFFF" w:themeColor="background1"/>
          </w:rPr>
          <w:fldChar w:fldCharType="begin"/>
        </w:r>
        <w:r w:rsidR="00CD017C" w:rsidRPr="00CD017C">
          <w:rPr>
            <w:color w:val="FFFFFF" w:themeColor="background1"/>
          </w:rPr>
          <w:instrText xml:space="preserve"> PAGE   \* MERGEFORMAT </w:instrText>
        </w:r>
        <w:r w:rsidR="00CD017C" w:rsidRPr="00CD017C">
          <w:rPr>
            <w:color w:val="FFFFFF" w:themeColor="background1"/>
          </w:rPr>
          <w:fldChar w:fldCharType="separate"/>
        </w:r>
        <w:r w:rsidR="005C52B3">
          <w:rPr>
            <w:noProof/>
            <w:color w:val="FFFFFF" w:themeColor="background1"/>
            <w:rtl/>
          </w:rPr>
          <w:t>6</w:t>
        </w:r>
        <w:r w:rsidR="00CD017C" w:rsidRPr="00CD017C">
          <w:rPr>
            <w:noProof/>
            <w:color w:val="FFFFFF" w:themeColor="background1"/>
          </w:rPr>
          <w:fldChar w:fldCharType="end"/>
        </w:r>
      </w:p>
    </w:sdtContent>
  </w:sdt>
  <w:p w14:paraId="277BD067" w14:textId="4F3DBDA1" w:rsidR="00CD017C" w:rsidRPr="00CD017C" w:rsidRDefault="00812DBC" w:rsidP="00CD017C">
    <w:pPr>
      <w:pStyle w:val="a4"/>
      <w:jc w:val="center"/>
      <w:rPr>
        <w:color w:val="FFFFFF" w:themeColor="background1"/>
      </w:rPr>
    </w:pPr>
    <w:r>
      <w:rPr>
        <w:rFonts w:ascii="Sakkal Majalla" w:hAnsi="Sakkal Majalla" w:cs="Sakkal Majalla"/>
        <w:b/>
        <w:bCs/>
        <w:noProof/>
        <w:color w:val="002060"/>
        <w:sz w:val="34"/>
        <w:szCs w:val="34"/>
        <w:rtl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69DB1758" wp14:editId="59067498">
              <wp:simplePos x="0" y="0"/>
              <wp:positionH relativeFrom="column">
                <wp:posOffset>1673860</wp:posOffset>
              </wp:positionH>
              <wp:positionV relativeFrom="paragraph">
                <wp:posOffset>350825</wp:posOffset>
              </wp:positionV>
              <wp:extent cx="2374265" cy="1402715"/>
              <wp:effectExtent l="0" t="0" r="0" b="0"/>
              <wp:wrapNone/>
              <wp:docPr id="1047094126" name="مستطيل 3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374265" cy="14027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67E10F38" w14:textId="77777777" w:rsidR="00812DBC" w:rsidRPr="00DC31A5" w:rsidRDefault="00812DBC" w:rsidP="00812DBC">
                          <w:pPr>
                            <w:spacing w:line="240" w:lineRule="auto"/>
                            <w:jc w:val="center"/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  <w:rtl/>
                            </w:rPr>
                          </w:pPr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  <w:rtl/>
                            </w:rPr>
                            <w:t>مركز أبحاث الدولية للتدريب</w:t>
                          </w:r>
                        </w:p>
                        <w:p w14:paraId="4011CC75" w14:textId="77777777" w:rsidR="00812DBC" w:rsidRPr="00DC31A5" w:rsidRDefault="00812DBC" w:rsidP="00812DBC">
                          <w:pPr>
                            <w:spacing w:line="240" w:lineRule="auto"/>
                            <w:jc w:val="center"/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</w:pPr>
                          <w:hyperlink r:id="rId1" w:history="1">
                            <w:r w:rsidRPr="00DC31A5">
                              <w:rPr>
                                <w:rStyle w:val="Hyperlink"/>
                                <w:rFonts w:ascii="Sakkal Majalla" w:hAnsi="Sakkal Majalla" w:cs="Sakkal Majalla"/>
                                <w:b/>
                                <w:bCs/>
                              </w:rPr>
                              <w:t>www.dawliatraining.com</w:t>
                            </w:r>
                          </w:hyperlink>
                        </w:p>
                        <w:p w14:paraId="05DD7AAD" w14:textId="77777777" w:rsidR="00812DBC" w:rsidRPr="00DC31A5" w:rsidRDefault="00812DBC" w:rsidP="00812DBC">
                          <w:pPr>
                            <w:spacing w:line="240" w:lineRule="auto"/>
                            <w:jc w:val="center"/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</w:pPr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  <w:t xml:space="preserve">Twitter, facebook, instagram: </w:t>
                          </w:r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2F5496" w:themeColor="accent1" w:themeShade="BF"/>
                            </w:rPr>
                            <w:t>@tircjo</w:t>
                          </w:r>
                        </w:p>
                        <w:p w14:paraId="1CB7EDFB" w14:textId="77777777" w:rsidR="00812DBC" w:rsidRPr="00DC31A5" w:rsidRDefault="00812DBC" w:rsidP="00812DBC">
                          <w:pPr>
                            <w:spacing w:line="240" w:lineRule="auto"/>
                            <w:jc w:val="center"/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</w:pPr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  <w:t>Mobile &amp; whatssup:</w:t>
                          </w:r>
                        </w:p>
                        <w:p w14:paraId="57317353" w14:textId="77777777" w:rsidR="00812DBC" w:rsidRDefault="00812DBC" w:rsidP="00812DBC">
                          <w:pPr>
                            <w:spacing w:line="240" w:lineRule="auto"/>
                            <w:jc w:val="center"/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  <w:rtl/>
                            </w:rPr>
                          </w:pPr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  <w:t>00962779222666</w:t>
                          </w:r>
                        </w:p>
                        <w:p w14:paraId="1F221963" w14:textId="77777777" w:rsidR="00812DBC" w:rsidRPr="00DC31A5" w:rsidRDefault="00812DBC" w:rsidP="00812DBC">
                          <w:pPr>
                            <w:spacing w:line="240" w:lineRule="auto"/>
                            <w:jc w:val="center"/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  <w:rtl/>
                            </w:rPr>
                          </w:pPr>
                          <w:r>
                            <w:rPr>
                              <w:rFonts w:ascii="Sakkal Majalla" w:hAnsi="Sakkal Majalla" w:cs="Sakkal Majalla" w:hint="cs"/>
                              <w:b/>
                              <w:bCs/>
                              <w:color w:val="000000" w:themeColor="text1"/>
                              <w:rtl/>
                            </w:rPr>
                            <w:t>(دورات تدريبية، استشارات، تصميم حقائب تدريبية)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9DB1758" id="مستطيل 38" o:spid="_x0000_s1170" style="position:absolute;left:0;text-align:left;margin-left:131.8pt;margin-top:27.6pt;width:186.95pt;height:110.4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" filled="f" stroked="f" strokeweight="1pt">
              <v:textbox>
                <w:txbxContent>
                  <w:p w14:paraId="67E10F38" w14:textId="77777777" w:rsidR="00812DBC" w:rsidRPr="00DC31A5" w:rsidRDefault="00812DBC" w:rsidP="00812DBC">
                    <w:pPr>
                      <w:spacing w:line="240" w:lineRule="auto"/>
                      <w:jc w:val="center"/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  <w:rtl/>
                      </w:rPr>
                    </w:pPr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  <w:rtl/>
                      </w:rPr>
                      <w:t>مركز أبحاث الدولية للتدريب</w:t>
                    </w:r>
                  </w:p>
                  <w:p w14:paraId="4011CC75" w14:textId="77777777" w:rsidR="00812DBC" w:rsidRPr="00DC31A5" w:rsidRDefault="00812DBC" w:rsidP="00812DBC">
                    <w:pPr>
                      <w:spacing w:line="240" w:lineRule="auto"/>
                      <w:jc w:val="center"/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</w:pPr>
                    <w:hyperlink r:id="rId2" w:history="1">
                      <w:r w:rsidRPr="00DC31A5">
                        <w:rPr>
                          <w:rStyle w:val="Hyperlink"/>
                          <w:rFonts w:ascii="Sakkal Majalla" w:hAnsi="Sakkal Majalla" w:cs="Sakkal Majalla"/>
                          <w:b/>
                          <w:bCs/>
                        </w:rPr>
                        <w:t>www.dawliatraining.com</w:t>
                      </w:r>
                    </w:hyperlink>
                  </w:p>
                  <w:p w14:paraId="05DD7AAD" w14:textId="77777777" w:rsidR="00812DBC" w:rsidRPr="00DC31A5" w:rsidRDefault="00812DBC" w:rsidP="00812DBC">
                    <w:pPr>
                      <w:spacing w:line="240" w:lineRule="auto"/>
                      <w:jc w:val="center"/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</w:pPr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  <w:t xml:space="preserve">Twitter, facebook, instagram: </w:t>
                    </w:r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2F5496" w:themeColor="accent1" w:themeShade="BF"/>
                      </w:rPr>
                      <w:t>@tircjo</w:t>
                    </w:r>
                  </w:p>
                  <w:p w14:paraId="1CB7EDFB" w14:textId="77777777" w:rsidR="00812DBC" w:rsidRPr="00DC31A5" w:rsidRDefault="00812DBC" w:rsidP="00812DBC">
                    <w:pPr>
                      <w:spacing w:line="240" w:lineRule="auto"/>
                      <w:jc w:val="center"/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</w:pPr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  <w:t>Mobile &amp; whatssup:</w:t>
                    </w:r>
                  </w:p>
                  <w:p w14:paraId="57317353" w14:textId="77777777" w:rsidR="00812DBC" w:rsidRDefault="00812DBC" w:rsidP="00812DBC">
                    <w:pPr>
                      <w:spacing w:line="240" w:lineRule="auto"/>
                      <w:jc w:val="center"/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  <w:rtl/>
                      </w:rPr>
                    </w:pPr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  <w:t>00962779222666</w:t>
                    </w:r>
                  </w:p>
                  <w:p w14:paraId="1F221963" w14:textId="77777777" w:rsidR="00812DBC" w:rsidRPr="00DC31A5" w:rsidRDefault="00812DBC" w:rsidP="00812DBC">
                    <w:pPr>
                      <w:spacing w:line="240" w:lineRule="auto"/>
                      <w:jc w:val="center"/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  <w:rtl/>
                      </w:rPr>
                    </w:pPr>
                    <w:r>
                      <w:rPr>
                        <w:rFonts w:ascii="Sakkal Majalla" w:hAnsi="Sakkal Majalla" w:cs="Sakkal Majalla" w:hint="cs"/>
                        <w:b/>
                        <w:bCs/>
                        <w:color w:val="000000" w:themeColor="text1"/>
                        <w:rtl/>
                      </w:rPr>
                      <w:t>(دورات تدريبية، استشارات، تصميم حقائب تدريبية)</w:t>
                    </w: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901B88" w14:textId="77777777" w:rsidR="00625277" w:rsidRDefault="00625277" w:rsidP="00F53D08">
      <w:pPr>
        <w:spacing w:line="240" w:lineRule="auto"/>
      </w:pPr>
      <w:r>
        <w:separator/>
      </w:r>
    </w:p>
  </w:footnote>
  <w:footnote w:type="continuationSeparator" w:id="0">
    <w:p w14:paraId="51BEF970" w14:textId="77777777" w:rsidR="00625277" w:rsidRDefault="00625277" w:rsidP="00F53D0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8AA78A" w14:textId="77777777" w:rsidR="00812DBC" w:rsidRDefault="00812DBC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F38533" w14:textId="77777777" w:rsidR="00812DBC" w:rsidRDefault="00812DBC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F6AC5E" w14:textId="77777777" w:rsidR="00812DBC" w:rsidRDefault="00812DBC">
    <w:pPr>
      <w:pStyle w:val="a3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003593" w14:textId="77777777" w:rsidR="00E4514E" w:rsidRDefault="00245452">
    <w:pPr>
      <w:pStyle w:val="a3"/>
    </w:pPr>
    <w:r>
      <w:rPr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74624" behindDoc="1" locked="0" layoutInCell="1" allowOverlap="1" wp14:anchorId="6FAB1CEE" wp14:editId="1281CC40">
              <wp:simplePos x="0" y="0"/>
              <wp:positionH relativeFrom="margin">
                <wp:align>center</wp:align>
              </wp:positionH>
              <wp:positionV relativeFrom="paragraph">
                <wp:posOffset>-462593</wp:posOffset>
              </wp:positionV>
              <wp:extent cx="6057900" cy="629920"/>
              <wp:effectExtent l="38100" t="38100" r="95250" b="93980"/>
              <wp:wrapNone/>
              <wp:docPr id="219" name="Rectangle: Rounded Corners 21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057900" cy="629920"/>
                      </a:xfrm>
                      <a:prstGeom prst="roundRect">
                        <a:avLst/>
                      </a:prstGeom>
                      <a:ln>
                        <a:noFill/>
                      </a:ln>
                      <a:effectLst>
                        <a:outerShdw blurRad="50800" dist="38100" dir="2700000" algn="tl" rotWithShape="0">
                          <a:prstClr val="black">
                            <a:alpha val="40000"/>
                          </a:prstClr>
                        </a:outerShdw>
                      </a:effectLst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213273F7" w14:textId="77777777" w:rsidR="00245452" w:rsidRPr="00FB2515" w:rsidRDefault="00CD017C" w:rsidP="00245452">
                          <w:pPr>
                            <w:jc w:val="center"/>
                            <w:rPr>
                              <w14:shadow w14:blurRad="50800" w14:dist="38100" w14:dir="5400000" w14:sx="100000" w14:sy="100000" w14:kx="0" w14:ky="0" w14:algn="t">
                                <w14:srgbClr w14:val="000000">
                                  <w14:alpha w14:val="60000"/>
                                </w14:srgbClr>
                              </w14:shadow>
                            </w:rPr>
                          </w:pPr>
                          <w:r>
                            <w:rPr>
                              <w:rFonts w:ascii="Dubai" w:hAnsi="Dubai" w:cs="Dubai"/>
                              <w:color w:val="FFFFFF" w:themeColor="background1"/>
                              <w:sz w:val="32"/>
                              <w:rtl/>
                              <w14:shadow w14:blurRad="50800" w14:dist="38100" w14:dir="5400000" w14:sx="100000" w14:sy="100000" w14:kx="0" w14:ky="0" w14:algn="t">
                                <w14:srgbClr w14:val="000000">
                                  <w14:alpha w14:val="60000"/>
                                </w14:srgbClr>
                              </w14:shadow>
                            </w:rPr>
                            <w:t>تطوير القيادة الإدارية وتخطيط التعاقب القيادي</w:t>
                          </w:r>
                          <w:r w:rsidR="00245452" w:rsidRPr="00FB2515">
                            <w:rPr>
                              <w:rFonts w:ascii="Dubai" w:hAnsi="Dubai" w:cs="Dubai"/>
                              <w:color w:val="FFFFFF" w:themeColor="background1"/>
                              <w:sz w:val="32"/>
                              <w:rtl/>
                              <w14:shadow w14:blurRad="50800" w14:dist="38100" w14:dir="5400000" w14:sx="100000" w14:sy="100000" w14:kx="0" w14:ky="0" w14:algn="t">
                                <w14:srgbClr w14:val="000000">
                                  <w14:alpha w14:val="60000"/>
                                </w14:srgbClr>
                              </w14:shadow>
                            </w:rPr>
                            <w:t xml:space="preserve"> – </w:t>
                          </w:r>
                          <w:r w:rsidR="00245452" w:rsidRPr="00FB2515">
                            <w:rPr>
                              <w:rFonts w:ascii="Dubai" w:hAnsi="Dubai" w:cs="Dubai" w:hint="cs"/>
                              <w:color w:val="FFFFFF" w:themeColor="background1"/>
                              <w:sz w:val="32"/>
                              <w:rtl/>
                              <w14:shadow w14:blurRad="50800" w14:dist="38100" w14:dir="5400000" w14:sx="100000" w14:sy="100000" w14:kx="0" w14:ky="0" w14:algn="t">
                                <w14:srgbClr w14:val="000000">
                                  <w14:alpha w14:val="60000"/>
                                </w14:srgbClr>
                              </w14:shadow>
                            </w:rPr>
                            <w:t>أوراق عمل</w:t>
                          </w:r>
                        </w:p>
                      </w:txbxContent>
                    </wps:txbx>
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oundrect w14:anchorId="6FAB1CEE" id="Rectangle: Rounded Corners 219" o:spid="_x0000_s1167" style="position:absolute;left:0;text-align:left;margin-left:0;margin-top:-36.4pt;width:477pt;height:49.6pt;z-index:-25164185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" fillcolor="#4472c4 [3204]" stroked="f" strokeweight="1pt">
              <v:stroke joinstyle="miter"/>
              <v:shadow on="t" color="black" opacity="26214f" origin="-.5,-.5" offset=".74836mm,.74836mm"/>
              <v:textbox>
                <w:txbxContent>
                  <w:p w14:paraId="213273F7" w14:textId="77777777" w:rsidR="00245452" w:rsidRPr="00FB2515" w:rsidRDefault="00CD017C" w:rsidP="00245452">
                    <w:pPr>
                      <w:jc w:val="center"/>
                      <w:rPr>
                        <w14:shadow w14:blurRad="50800" w14:dist="38100" w14:dir="5400000" w14:sx="100000" w14:sy="100000" w14:kx="0" w14:ky="0" w14:algn="t">
                          <w14:srgbClr w14:val="000000">
                            <w14:alpha w14:val="60000"/>
                          </w14:srgbClr>
                        </w14:shadow>
                      </w:rPr>
                    </w:pPr>
                    <w:r>
                      <w:rPr>
                        <w:rFonts w:ascii="Dubai" w:hAnsi="Dubai" w:cs="Dubai"/>
                        <w:color w:val="FFFFFF" w:themeColor="background1"/>
                        <w:sz w:val="32"/>
                        <w:rtl/>
                        <w14:shadow w14:blurRad="50800" w14:dist="38100" w14:dir="5400000" w14:sx="100000" w14:sy="100000" w14:kx="0" w14:ky="0" w14:algn="t">
                          <w14:srgbClr w14:val="000000">
                            <w14:alpha w14:val="60000"/>
                          </w14:srgbClr>
                        </w14:shadow>
                      </w:rPr>
                      <w:t>تطوير القيادة الإدارية وتخطيط التعاقب القيادي</w:t>
                    </w:r>
                    <w:r w:rsidR="00245452" w:rsidRPr="00FB2515">
                      <w:rPr>
                        <w:rFonts w:ascii="Dubai" w:hAnsi="Dubai" w:cs="Dubai"/>
                        <w:color w:val="FFFFFF" w:themeColor="background1"/>
                        <w:sz w:val="32"/>
                        <w:rtl/>
                        <w14:shadow w14:blurRad="50800" w14:dist="38100" w14:dir="5400000" w14:sx="100000" w14:sy="100000" w14:kx="0" w14:ky="0" w14:algn="t">
                          <w14:srgbClr w14:val="000000">
                            <w14:alpha w14:val="60000"/>
                          </w14:srgbClr>
                        </w14:shadow>
                      </w:rPr>
                      <w:t xml:space="preserve"> – </w:t>
                    </w:r>
                    <w:r w:rsidR="00245452" w:rsidRPr="00FB2515">
                      <w:rPr>
                        <w:rFonts w:ascii="Dubai" w:hAnsi="Dubai" w:cs="Dubai" w:hint="cs"/>
                        <w:color w:val="FFFFFF" w:themeColor="background1"/>
                        <w:sz w:val="32"/>
                        <w:rtl/>
                        <w14:shadow w14:blurRad="50800" w14:dist="38100" w14:dir="5400000" w14:sx="100000" w14:sy="100000" w14:kx="0" w14:ky="0" w14:algn="t">
                          <w14:srgbClr w14:val="000000">
                            <w14:alpha w14:val="60000"/>
                          </w14:srgbClr>
                        </w14:shadow>
                      </w:rPr>
                      <w:t>أوراق عمل</w:t>
                    </w:r>
                  </w:p>
                </w:txbxContent>
              </v:textbox>
              <w10:wrap anchorx="margin"/>
            </v:round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399.75pt;height:373.5pt" o:bullet="t">
        <v:imagedata r:id="rId1" o:title="Picture1"/>
      </v:shape>
    </w:pict>
  </w:numPicBullet>
  <w:abstractNum w:abstractNumId="0" w15:restartNumberingAfterBreak="0">
    <w:nsid w:val="01524BE3"/>
    <w:multiLevelType w:val="hybridMultilevel"/>
    <w:tmpl w:val="1DD86B84"/>
    <w:lvl w:ilvl="0" w:tplc="7AA6A66C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CC2F93"/>
    <w:multiLevelType w:val="hybridMultilevel"/>
    <w:tmpl w:val="B3229A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6C324C"/>
    <w:multiLevelType w:val="hybridMultilevel"/>
    <w:tmpl w:val="78B40B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DF35F0"/>
    <w:multiLevelType w:val="hybridMultilevel"/>
    <w:tmpl w:val="DE7CC428"/>
    <w:lvl w:ilvl="0" w:tplc="E8A23844">
      <w:start w:val="1"/>
      <w:numFmt w:val="bullet"/>
      <w:lvlText w:val="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5B1AE8"/>
    <w:multiLevelType w:val="hybridMultilevel"/>
    <w:tmpl w:val="C21898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3C3A0A"/>
    <w:multiLevelType w:val="hybridMultilevel"/>
    <w:tmpl w:val="05669026"/>
    <w:lvl w:ilvl="0" w:tplc="993CFB58">
      <w:start w:val="1"/>
      <w:numFmt w:val="decimal"/>
      <w:suff w:val="space"/>
      <w:lvlText w:val="%1."/>
      <w:lvlJc w:val="left"/>
      <w:pPr>
        <w:ind w:left="680" w:hanging="3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F605E4"/>
    <w:multiLevelType w:val="hybridMultilevel"/>
    <w:tmpl w:val="CF9C4094"/>
    <w:lvl w:ilvl="0" w:tplc="6F0456F8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1C5BF2"/>
    <w:multiLevelType w:val="hybridMultilevel"/>
    <w:tmpl w:val="D3923B22"/>
    <w:lvl w:ilvl="0" w:tplc="82E4005A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6D21A5B"/>
    <w:multiLevelType w:val="hybridMultilevel"/>
    <w:tmpl w:val="CF883AD0"/>
    <w:lvl w:ilvl="0" w:tplc="B6602D44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F57E71"/>
    <w:multiLevelType w:val="hybridMultilevel"/>
    <w:tmpl w:val="EE16403E"/>
    <w:lvl w:ilvl="0" w:tplc="3DA8A60E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885A12"/>
    <w:multiLevelType w:val="hybridMultilevel"/>
    <w:tmpl w:val="E3CEF9BA"/>
    <w:lvl w:ilvl="0" w:tplc="1CDCA004">
      <w:start w:val="1"/>
      <w:numFmt w:val="bullet"/>
      <w:suff w:val="space"/>
      <w:lvlText w:val=""/>
      <w:lvlJc w:val="left"/>
      <w:pPr>
        <w:ind w:left="72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62618A"/>
    <w:multiLevelType w:val="hybridMultilevel"/>
    <w:tmpl w:val="3ECA1AB0"/>
    <w:lvl w:ilvl="0" w:tplc="B63A6AEC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2C3BF8"/>
    <w:multiLevelType w:val="hybridMultilevel"/>
    <w:tmpl w:val="EE885F4A"/>
    <w:lvl w:ilvl="0" w:tplc="4DAE6834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5770656"/>
    <w:multiLevelType w:val="hybridMultilevel"/>
    <w:tmpl w:val="9EA468DC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BF33C59"/>
    <w:multiLevelType w:val="hybridMultilevel"/>
    <w:tmpl w:val="EBEA20DA"/>
    <w:lvl w:ilvl="0" w:tplc="685CF9F6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3B3B77"/>
    <w:multiLevelType w:val="hybridMultilevel"/>
    <w:tmpl w:val="A13AAB1A"/>
    <w:lvl w:ilvl="0" w:tplc="21D2E56A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0AF6FF2"/>
    <w:multiLevelType w:val="hybridMultilevel"/>
    <w:tmpl w:val="AAA882B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48478FC"/>
    <w:multiLevelType w:val="hybridMultilevel"/>
    <w:tmpl w:val="E5F2FD1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4C06CC9"/>
    <w:multiLevelType w:val="hybridMultilevel"/>
    <w:tmpl w:val="7CDC957E"/>
    <w:lvl w:ilvl="0" w:tplc="D43EDE80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595A4D"/>
    <w:multiLevelType w:val="hybridMultilevel"/>
    <w:tmpl w:val="EB3E4202"/>
    <w:lvl w:ilvl="0" w:tplc="C37AB33A">
      <w:start w:val="1"/>
      <w:numFmt w:val="arabicAbjad"/>
      <w:lvlText w:val="%1-"/>
      <w:lvlJc w:val="center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3C4F7619"/>
    <w:multiLevelType w:val="hybridMultilevel"/>
    <w:tmpl w:val="A704CF90"/>
    <w:lvl w:ilvl="0" w:tplc="EEF23A94">
      <w:start w:val="1"/>
      <w:numFmt w:val="bullet"/>
      <w:suff w:val="space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D12279A"/>
    <w:multiLevelType w:val="hybridMultilevel"/>
    <w:tmpl w:val="02BAE506"/>
    <w:lvl w:ilvl="0" w:tplc="B6602D44">
      <w:start w:val="1"/>
      <w:numFmt w:val="bullet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3F2F22B9"/>
    <w:multiLevelType w:val="hybridMultilevel"/>
    <w:tmpl w:val="9500A556"/>
    <w:lvl w:ilvl="0" w:tplc="75CEDBDC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AF31789"/>
    <w:multiLevelType w:val="hybridMultilevel"/>
    <w:tmpl w:val="59380CDE"/>
    <w:lvl w:ilvl="0" w:tplc="F1E46BB4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D95204A"/>
    <w:multiLevelType w:val="hybridMultilevel"/>
    <w:tmpl w:val="DBEA4B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EC21FB7"/>
    <w:multiLevelType w:val="hybridMultilevel"/>
    <w:tmpl w:val="95E277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E50F53"/>
    <w:multiLevelType w:val="hybridMultilevel"/>
    <w:tmpl w:val="F8847EC4"/>
    <w:lvl w:ilvl="0" w:tplc="E4924B3E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20678F5"/>
    <w:multiLevelType w:val="hybridMultilevel"/>
    <w:tmpl w:val="7550DF88"/>
    <w:lvl w:ilvl="0" w:tplc="A6745266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F311EC8"/>
    <w:multiLevelType w:val="hybridMultilevel"/>
    <w:tmpl w:val="50CAC794"/>
    <w:lvl w:ilvl="0" w:tplc="7F685594">
      <w:start w:val="1"/>
      <w:numFmt w:val="bullet"/>
      <w:lvlText w:val="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7380D49"/>
    <w:multiLevelType w:val="hybridMultilevel"/>
    <w:tmpl w:val="FBEAC628"/>
    <w:lvl w:ilvl="0" w:tplc="C288540E">
      <w:start w:val="1"/>
      <w:numFmt w:val="bullet"/>
      <w:suff w:val="space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6C413E33"/>
    <w:multiLevelType w:val="hybridMultilevel"/>
    <w:tmpl w:val="B29A599A"/>
    <w:lvl w:ilvl="0" w:tplc="87787C24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A21682">
      <w:start w:val="5"/>
      <w:numFmt w:val="bullet"/>
      <w:lvlText w:val="•"/>
      <w:lvlJc w:val="left"/>
      <w:pPr>
        <w:ind w:left="1800" w:hanging="720"/>
      </w:pPr>
      <w:rPr>
        <w:rFonts w:ascii="Arial" w:eastAsiaTheme="minorHAnsi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9B4D78"/>
    <w:multiLevelType w:val="hybridMultilevel"/>
    <w:tmpl w:val="9178328C"/>
    <w:lvl w:ilvl="0" w:tplc="CDFE0E64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6D9245D"/>
    <w:multiLevelType w:val="hybridMultilevel"/>
    <w:tmpl w:val="7D5A6768"/>
    <w:lvl w:ilvl="0" w:tplc="5A3070AE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002060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7F07FCE"/>
    <w:multiLevelType w:val="hybridMultilevel"/>
    <w:tmpl w:val="8C60B4A2"/>
    <w:lvl w:ilvl="0" w:tplc="3D7E83B6">
      <w:start w:val="1"/>
      <w:numFmt w:val="bullet"/>
      <w:lvlText w:val=""/>
      <w:lvlJc w:val="left"/>
      <w:pPr>
        <w:ind w:left="360" w:hanging="360"/>
      </w:pPr>
      <w:rPr>
        <w:rFonts w:ascii="Wingdings" w:hAnsi="Wingdings" w:hint="default"/>
        <w:color w:val="0070C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788C6C9F"/>
    <w:multiLevelType w:val="hybridMultilevel"/>
    <w:tmpl w:val="F3A22CBE"/>
    <w:lvl w:ilvl="0" w:tplc="4B4272F0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BCE677E"/>
    <w:multiLevelType w:val="hybridMultilevel"/>
    <w:tmpl w:val="BC62A3B6"/>
    <w:lvl w:ilvl="0" w:tplc="AA8436E8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D0A445B"/>
    <w:multiLevelType w:val="hybridMultilevel"/>
    <w:tmpl w:val="21E472D8"/>
    <w:lvl w:ilvl="0" w:tplc="7F685594">
      <w:start w:val="1"/>
      <w:numFmt w:val="bullet"/>
      <w:lvlText w:val="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536549922">
    <w:abstractNumId w:val="33"/>
  </w:num>
  <w:num w:numId="2" w16cid:durableId="244191352">
    <w:abstractNumId w:val="16"/>
  </w:num>
  <w:num w:numId="3" w16cid:durableId="1342391830">
    <w:abstractNumId w:val="17"/>
  </w:num>
  <w:num w:numId="4" w16cid:durableId="177544405">
    <w:abstractNumId w:val="29"/>
  </w:num>
  <w:num w:numId="5" w16cid:durableId="1090082088">
    <w:abstractNumId w:val="5"/>
  </w:num>
  <w:num w:numId="6" w16cid:durableId="782696538">
    <w:abstractNumId w:val="3"/>
  </w:num>
  <w:num w:numId="7" w16cid:durableId="42295755">
    <w:abstractNumId w:val="13"/>
  </w:num>
  <w:num w:numId="8" w16cid:durableId="1072314440">
    <w:abstractNumId w:val="28"/>
  </w:num>
  <w:num w:numId="9" w16cid:durableId="593707468">
    <w:abstractNumId w:val="22"/>
  </w:num>
  <w:num w:numId="10" w16cid:durableId="2135753908">
    <w:abstractNumId w:val="32"/>
  </w:num>
  <w:num w:numId="11" w16cid:durableId="129521540">
    <w:abstractNumId w:val="20"/>
  </w:num>
  <w:num w:numId="12" w16cid:durableId="1902211500">
    <w:abstractNumId w:val="36"/>
  </w:num>
  <w:num w:numId="13" w16cid:durableId="623003756">
    <w:abstractNumId w:val="10"/>
  </w:num>
  <w:num w:numId="14" w16cid:durableId="160583853">
    <w:abstractNumId w:val="12"/>
  </w:num>
  <w:num w:numId="15" w16cid:durableId="790787565">
    <w:abstractNumId w:val="8"/>
  </w:num>
  <w:num w:numId="16" w16cid:durableId="979110081">
    <w:abstractNumId w:val="27"/>
  </w:num>
  <w:num w:numId="17" w16cid:durableId="1658341017">
    <w:abstractNumId w:val="30"/>
  </w:num>
  <w:num w:numId="18" w16cid:durableId="1569345886">
    <w:abstractNumId w:val="0"/>
  </w:num>
  <w:num w:numId="19" w16cid:durableId="561017642">
    <w:abstractNumId w:val="21"/>
  </w:num>
  <w:num w:numId="20" w16cid:durableId="187916960">
    <w:abstractNumId w:val="34"/>
  </w:num>
  <w:num w:numId="21" w16cid:durableId="1210918980">
    <w:abstractNumId w:val="15"/>
  </w:num>
  <w:num w:numId="22" w16cid:durableId="927471108">
    <w:abstractNumId w:val="9"/>
  </w:num>
  <w:num w:numId="23" w16cid:durableId="1910386533">
    <w:abstractNumId w:val="23"/>
  </w:num>
  <w:num w:numId="24" w16cid:durableId="343214639">
    <w:abstractNumId w:val="18"/>
  </w:num>
  <w:num w:numId="25" w16cid:durableId="2004621225">
    <w:abstractNumId w:val="11"/>
  </w:num>
  <w:num w:numId="26" w16cid:durableId="495196688">
    <w:abstractNumId w:val="31"/>
  </w:num>
  <w:num w:numId="27" w16cid:durableId="160170700">
    <w:abstractNumId w:val="6"/>
  </w:num>
  <w:num w:numId="28" w16cid:durableId="871041037">
    <w:abstractNumId w:val="26"/>
  </w:num>
  <w:num w:numId="29" w16cid:durableId="924998706">
    <w:abstractNumId w:val="35"/>
  </w:num>
  <w:num w:numId="30" w16cid:durableId="513761191">
    <w:abstractNumId w:val="14"/>
  </w:num>
  <w:num w:numId="31" w16cid:durableId="1705902305">
    <w:abstractNumId w:val="7"/>
  </w:num>
  <w:num w:numId="32" w16cid:durableId="2009013429">
    <w:abstractNumId w:val="1"/>
  </w:num>
  <w:num w:numId="33" w16cid:durableId="1348366351">
    <w:abstractNumId w:val="24"/>
  </w:num>
  <w:num w:numId="34" w16cid:durableId="783114035">
    <w:abstractNumId w:val="4"/>
  </w:num>
  <w:num w:numId="35" w16cid:durableId="1786269773">
    <w:abstractNumId w:val="25"/>
  </w:num>
  <w:num w:numId="36" w16cid:durableId="1674917072">
    <w:abstractNumId w:val="19"/>
  </w:num>
  <w:num w:numId="37" w16cid:durableId="1120952369">
    <w:abstractNumId w:val="2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attachedTemplate r:id="rId1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D017C"/>
    <w:rsid w:val="00005BE0"/>
    <w:rsid w:val="00015BA6"/>
    <w:rsid w:val="000175C5"/>
    <w:rsid w:val="00017C30"/>
    <w:rsid w:val="00026EBD"/>
    <w:rsid w:val="00031285"/>
    <w:rsid w:val="00040B1C"/>
    <w:rsid w:val="00052041"/>
    <w:rsid w:val="00057FFB"/>
    <w:rsid w:val="0006418D"/>
    <w:rsid w:val="000724CA"/>
    <w:rsid w:val="00075B3B"/>
    <w:rsid w:val="00090487"/>
    <w:rsid w:val="000B4041"/>
    <w:rsid w:val="000C4B58"/>
    <w:rsid w:val="000F65A1"/>
    <w:rsid w:val="001101A0"/>
    <w:rsid w:val="00136C77"/>
    <w:rsid w:val="00146067"/>
    <w:rsid w:val="00150A53"/>
    <w:rsid w:val="00194181"/>
    <w:rsid w:val="00195C1F"/>
    <w:rsid w:val="001D1A3B"/>
    <w:rsid w:val="001D350A"/>
    <w:rsid w:val="001F0B9B"/>
    <w:rsid w:val="002021EF"/>
    <w:rsid w:val="00206D6C"/>
    <w:rsid w:val="0021196B"/>
    <w:rsid w:val="0022035D"/>
    <w:rsid w:val="00235BF7"/>
    <w:rsid w:val="00245452"/>
    <w:rsid w:val="0025158C"/>
    <w:rsid w:val="00274917"/>
    <w:rsid w:val="00283647"/>
    <w:rsid w:val="0028392F"/>
    <w:rsid w:val="002A1158"/>
    <w:rsid w:val="002A6EC2"/>
    <w:rsid w:val="002C1700"/>
    <w:rsid w:val="002D301E"/>
    <w:rsid w:val="002F58A5"/>
    <w:rsid w:val="003000E6"/>
    <w:rsid w:val="00305CD1"/>
    <w:rsid w:val="0032182E"/>
    <w:rsid w:val="00351640"/>
    <w:rsid w:val="00357B51"/>
    <w:rsid w:val="00363C96"/>
    <w:rsid w:val="00363F3E"/>
    <w:rsid w:val="0036611D"/>
    <w:rsid w:val="00371EB2"/>
    <w:rsid w:val="00383BA6"/>
    <w:rsid w:val="003B53C5"/>
    <w:rsid w:val="003B59F9"/>
    <w:rsid w:val="003C06A3"/>
    <w:rsid w:val="003C2153"/>
    <w:rsid w:val="003C3033"/>
    <w:rsid w:val="003D7BDE"/>
    <w:rsid w:val="003E4F85"/>
    <w:rsid w:val="003F3631"/>
    <w:rsid w:val="00402CAC"/>
    <w:rsid w:val="00404549"/>
    <w:rsid w:val="00406F1C"/>
    <w:rsid w:val="00415CB0"/>
    <w:rsid w:val="00434D3A"/>
    <w:rsid w:val="00440E77"/>
    <w:rsid w:val="004551E6"/>
    <w:rsid w:val="004752C9"/>
    <w:rsid w:val="0048371F"/>
    <w:rsid w:val="00487A4A"/>
    <w:rsid w:val="004B21EA"/>
    <w:rsid w:val="004C02BF"/>
    <w:rsid w:val="004D6ACF"/>
    <w:rsid w:val="004E2343"/>
    <w:rsid w:val="005061FF"/>
    <w:rsid w:val="005160BF"/>
    <w:rsid w:val="00516B98"/>
    <w:rsid w:val="0052240B"/>
    <w:rsid w:val="00531E69"/>
    <w:rsid w:val="005447C6"/>
    <w:rsid w:val="00544A93"/>
    <w:rsid w:val="00555065"/>
    <w:rsid w:val="005553F8"/>
    <w:rsid w:val="005570F6"/>
    <w:rsid w:val="00567F02"/>
    <w:rsid w:val="0057074D"/>
    <w:rsid w:val="00595789"/>
    <w:rsid w:val="005A14EB"/>
    <w:rsid w:val="005B19EA"/>
    <w:rsid w:val="005B20FB"/>
    <w:rsid w:val="005B394D"/>
    <w:rsid w:val="005B6BA6"/>
    <w:rsid w:val="005C2BA8"/>
    <w:rsid w:val="005C52B3"/>
    <w:rsid w:val="006062A0"/>
    <w:rsid w:val="00610759"/>
    <w:rsid w:val="00620AB0"/>
    <w:rsid w:val="0062526C"/>
    <w:rsid w:val="00625277"/>
    <w:rsid w:val="00635307"/>
    <w:rsid w:val="00636A52"/>
    <w:rsid w:val="00643F60"/>
    <w:rsid w:val="00664F43"/>
    <w:rsid w:val="0067126E"/>
    <w:rsid w:val="00685B67"/>
    <w:rsid w:val="006A6D23"/>
    <w:rsid w:val="006A7D92"/>
    <w:rsid w:val="006B6382"/>
    <w:rsid w:val="006C0B9D"/>
    <w:rsid w:val="006C3ECB"/>
    <w:rsid w:val="006E04F3"/>
    <w:rsid w:val="006F4600"/>
    <w:rsid w:val="00756F2B"/>
    <w:rsid w:val="00774F12"/>
    <w:rsid w:val="007846DC"/>
    <w:rsid w:val="007900DD"/>
    <w:rsid w:val="007B5069"/>
    <w:rsid w:val="007C1E73"/>
    <w:rsid w:val="007D45C4"/>
    <w:rsid w:val="007E321C"/>
    <w:rsid w:val="007F2463"/>
    <w:rsid w:val="007F4B8E"/>
    <w:rsid w:val="00804E71"/>
    <w:rsid w:val="00806022"/>
    <w:rsid w:val="00812DBC"/>
    <w:rsid w:val="00834853"/>
    <w:rsid w:val="008452D0"/>
    <w:rsid w:val="008500D7"/>
    <w:rsid w:val="00880428"/>
    <w:rsid w:val="00881264"/>
    <w:rsid w:val="008855B3"/>
    <w:rsid w:val="008928E3"/>
    <w:rsid w:val="008A4219"/>
    <w:rsid w:val="008A5D14"/>
    <w:rsid w:val="008D06BD"/>
    <w:rsid w:val="008D6825"/>
    <w:rsid w:val="008E3919"/>
    <w:rsid w:val="008E4788"/>
    <w:rsid w:val="008E5CB0"/>
    <w:rsid w:val="008F266E"/>
    <w:rsid w:val="008F4053"/>
    <w:rsid w:val="00900F65"/>
    <w:rsid w:val="00902465"/>
    <w:rsid w:val="00956C42"/>
    <w:rsid w:val="009579D6"/>
    <w:rsid w:val="0096797F"/>
    <w:rsid w:val="00984B17"/>
    <w:rsid w:val="00985605"/>
    <w:rsid w:val="009A0B1B"/>
    <w:rsid w:val="009A62A9"/>
    <w:rsid w:val="009A6AC5"/>
    <w:rsid w:val="009B4AF8"/>
    <w:rsid w:val="009F6370"/>
    <w:rsid w:val="009F7F01"/>
    <w:rsid w:val="00A01020"/>
    <w:rsid w:val="00A050E3"/>
    <w:rsid w:val="00A249AA"/>
    <w:rsid w:val="00A25638"/>
    <w:rsid w:val="00A651BF"/>
    <w:rsid w:val="00A74757"/>
    <w:rsid w:val="00A80DC9"/>
    <w:rsid w:val="00A864D0"/>
    <w:rsid w:val="00A9124F"/>
    <w:rsid w:val="00A94163"/>
    <w:rsid w:val="00AA0A03"/>
    <w:rsid w:val="00AB486D"/>
    <w:rsid w:val="00AB5FE3"/>
    <w:rsid w:val="00AB6ABD"/>
    <w:rsid w:val="00AE3BF6"/>
    <w:rsid w:val="00B04A3D"/>
    <w:rsid w:val="00B167A1"/>
    <w:rsid w:val="00B246E6"/>
    <w:rsid w:val="00B30CCA"/>
    <w:rsid w:val="00B36E13"/>
    <w:rsid w:val="00B37BEB"/>
    <w:rsid w:val="00B57307"/>
    <w:rsid w:val="00B72FA3"/>
    <w:rsid w:val="00B85C78"/>
    <w:rsid w:val="00B87C48"/>
    <w:rsid w:val="00B9126E"/>
    <w:rsid w:val="00B9763C"/>
    <w:rsid w:val="00BC4B17"/>
    <w:rsid w:val="00BE3CCA"/>
    <w:rsid w:val="00C02D67"/>
    <w:rsid w:val="00C13BE5"/>
    <w:rsid w:val="00C45104"/>
    <w:rsid w:val="00C75D46"/>
    <w:rsid w:val="00C769E5"/>
    <w:rsid w:val="00C933EC"/>
    <w:rsid w:val="00CB3248"/>
    <w:rsid w:val="00CC1FBB"/>
    <w:rsid w:val="00CD017C"/>
    <w:rsid w:val="00CD05BC"/>
    <w:rsid w:val="00CD2DFE"/>
    <w:rsid w:val="00CE0374"/>
    <w:rsid w:val="00CE1CEF"/>
    <w:rsid w:val="00CE3DFF"/>
    <w:rsid w:val="00CE42F5"/>
    <w:rsid w:val="00CE4EEA"/>
    <w:rsid w:val="00CF54F0"/>
    <w:rsid w:val="00D01BB0"/>
    <w:rsid w:val="00D05066"/>
    <w:rsid w:val="00D152DE"/>
    <w:rsid w:val="00D26A0B"/>
    <w:rsid w:val="00D313B8"/>
    <w:rsid w:val="00D32D17"/>
    <w:rsid w:val="00D34C43"/>
    <w:rsid w:val="00D60FDE"/>
    <w:rsid w:val="00D6468C"/>
    <w:rsid w:val="00D97156"/>
    <w:rsid w:val="00DB7EB2"/>
    <w:rsid w:val="00DD042E"/>
    <w:rsid w:val="00DD4A16"/>
    <w:rsid w:val="00DD50AF"/>
    <w:rsid w:val="00DE265B"/>
    <w:rsid w:val="00E01E27"/>
    <w:rsid w:val="00E17203"/>
    <w:rsid w:val="00E2220D"/>
    <w:rsid w:val="00E24512"/>
    <w:rsid w:val="00E26F82"/>
    <w:rsid w:val="00E27144"/>
    <w:rsid w:val="00E4514E"/>
    <w:rsid w:val="00E465B8"/>
    <w:rsid w:val="00E57E25"/>
    <w:rsid w:val="00E62AAD"/>
    <w:rsid w:val="00E7361B"/>
    <w:rsid w:val="00E90509"/>
    <w:rsid w:val="00EA45AB"/>
    <w:rsid w:val="00EC0F6F"/>
    <w:rsid w:val="00EE5B34"/>
    <w:rsid w:val="00EF2182"/>
    <w:rsid w:val="00EF63CC"/>
    <w:rsid w:val="00F03305"/>
    <w:rsid w:val="00F2280D"/>
    <w:rsid w:val="00F25898"/>
    <w:rsid w:val="00F472D2"/>
    <w:rsid w:val="00F53D08"/>
    <w:rsid w:val="00F657CC"/>
    <w:rsid w:val="00F66A05"/>
    <w:rsid w:val="00F67767"/>
    <w:rsid w:val="00F82E4B"/>
    <w:rsid w:val="00F91B1A"/>
    <w:rsid w:val="00FB2515"/>
    <w:rsid w:val="00FC76AF"/>
    <w:rsid w:val="00FD1CE8"/>
    <w:rsid w:val="00FF76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13F4CF6"/>
  <w15:docId w15:val="{DDEFFA57-DE2E-4584-A730-2E7680382C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05CD1"/>
    <w:pPr>
      <w:bidi/>
      <w:spacing w:after="0" w:line="360" w:lineRule="auto"/>
      <w:jc w:val="lowKashida"/>
    </w:pPr>
    <w:rPr>
      <w:rFonts w:ascii="Times New Roman" w:hAnsi="Times New Roman" w:cs="Times New Roman"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Char, Char3"/>
    <w:basedOn w:val="a"/>
    <w:link w:val="Char"/>
    <w:uiPriority w:val="99"/>
    <w:unhideWhenUsed/>
    <w:rsid w:val="00F53D08"/>
    <w:pPr>
      <w:tabs>
        <w:tab w:val="center" w:pos="4680"/>
        <w:tab w:val="right" w:pos="9360"/>
      </w:tabs>
      <w:spacing w:line="240" w:lineRule="auto"/>
    </w:pPr>
  </w:style>
  <w:style w:type="character" w:customStyle="1" w:styleId="Char">
    <w:name w:val="رأس الصفحة Char"/>
    <w:aliases w:val="Char Char, Char3 Char"/>
    <w:basedOn w:val="a0"/>
    <w:link w:val="a3"/>
    <w:uiPriority w:val="99"/>
    <w:rsid w:val="00F53D08"/>
  </w:style>
  <w:style w:type="paragraph" w:styleId="a4">
    <w:name w:val="footer"/>
    <w:basedOn w:val="a"/>
    <w:link w:val="Char0"/>
    <w:uiPriority w:val="99"/>
    <w:unhideWhenUsed/>
    <w:rsid w:val="00F53D08"/>
    <w:pPr>
      <w:tabs>
        <w:tab w:val="center" w:pos="4680"/>
        <w:tab w:val="right" w:pos="9360"/>
      </w:tabs>
      <w:spacing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F53D08"/>
  </w:style>
  <w:style w:type="paragraph" w:styleId="a5">
    <w:name w:val="List Paragraph"/>
    <w:basedOn w:val="a"/>
    <w:uiPriority w:val="34"/>
    <w:qFormat/>
    <w:rsid w:val="00CB3248"/>
    <w:pPr>
      <w:spacing w:after="160" w:line="259" w:lineRule="auto"/>
      <w:ind w:left="720"/>
      <w:contextualSpacing/>
      <w:jc w:val="left"/>
    </w:pPr>
    <w:rPr>
      <w:rFonts w:asciiTheme="minorHAnsi" w:hAnsiTheme="minorHAnsi" w:cstheme="minorBidi"/>
      <w:sz w:val="22"/>
      <w:szCs w:val="22"/>
    </w:rPr>
  </w:style>
  <w:style w:type="table" w:styleId="a6">
    <w:name w:val="Table Grid"/>
    <w:basedOn w:val="a1"/>
    <w:uiPriority w:val="39"/>
    <w:rsid w:val="006A7D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-51">
    <w:name w:val="جدول شبكة 4 - تمييز 51"/>
    <w:basedOn w:val="a1"/>
    <w:uiPriority w:val="49"/>
    <w:rsid w:val="006A7D92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customStyle="1" w:styleId="21">
    <w:name w:val="جدول عادي 21"/>
    <w:basedOn w:val="a1"/>
    <w:uiPriority w:val="42"/>
    <w:rsid w:val="00635307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31">
    <w:name w:val="جدول عادي 31"/>
    <w:basedOn w:val="a1"/>
    <w:uiPriority w:val="43"/>
    <w:rsid w:val="00635307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4-11">
    <w:name w:val="جدول شبكة 4 - تمييز 11"/>
    <w:basedOn w:val="a1"/>
    <w:uiPriority w:val="49"/>
    <w:rsid w:val="004C02BF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customStyle="1" w:styleId="5-51">
    <w:name w:val="جدول شبكة 5 داكن - تمييز 51"/>
    <w:basedOn w:val="a1"/>
    <w:uiPriority w:val="50"/>
    <w:rsid w:val="0032182E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BDD6EE" w:themeFill="accent5" w:themeFillTint="66"/>
      </w:tcPr>
    </w:tblStylePr>
  </w:style>
  <w:style w:type="character" w:styleId="Hyperlink">
    <w:name w:val="Hyperlink"/>
    <w:basedOn w:val="a0"/>
    <w:uiPriority w:val="99"/>
    <w:unhideWhenUsed/>
    <w:rsid w:val="0032182E"/>
    <w:rPr>
      <w:color w:val="0563C1" w:themeColor="hyperlink"/>
      <w:u w:val="single"/>
    </w:rPr>
  </w:style>
  <w:style w:type="table" w:customStyle="1" w:styleId="7-11">
    <w:name w:val="جدول شبكة 7 ملون - تمييز 11"/>
    <w:basedOn w:val="a1"/>
    <w:uiPriority w:val="52"/>
    <w:rsid w:val="0022035D"/>
    <w:pPr>
      <w:spacing w:after="0" w:line="240" w:lineRule="auto"/>
    </w:pPr>
    <w:rPr>
      <w:color w:val="2F5496" w:themeColor="accent1" w:themeShade="BF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  <w:tblStylePr w:type="neCell">
      <w:tblPr/>
      <w:tcPr>
        <w:tcBorders>
          <w:bottom w:val="single" w:sz="4" w:space="0" w:color="8EAADB" w:themeColor="accent1" w:themeTint="99"/>
        </w:tcBorders>
      </w:tcPr>
    </w:tblStylePr>
    <w:tblStylePr w:type="nwCell">
      <w:tblPr/>
      <w:tcPr>
        <w:tcBorders>
          <w:bottom w:val="single" w:sz="4" w:space="0" w:color="8EAADB" w:themeColor="accent1" w:themeTint="99"/>
        </w:tcBorders>
      </w:tcPr>
    </w:tblStylePr>
    <w:tblStylePr w:type="seCell">
      <w:tblPr/>
      <w:tcPr>
        <w:tcBorders>
          <w:top w:val="single" w:sz="4" w:space="0" w:color="8EAADB" w:themeColor="accent1" w:themeTint="99"/>
        </w:tcBorders>
      </w:tcPr>
    </w:tblStylePr>
    <w:tblStylePr w:type="swCell">
      <w:tblPr/>
      <w:tcPr>
        <w:tcBorders>
          <w:top w:val="single" w:sz="4" w:space="0" w:color="8EAADB" w:themeColor="accent1" w:themeTint="99"/>
        </w:tcBorders>
      </w:tcPr>
    </w:tblStylePr>
  </w:style>
  <w:style w:type="character" w:styleId="a7">
    <w:name w:val="Unresolved Mention"/>
    <w:basedOn w:val="a0"/>
    <w:uiPriority w:val="99"/>
    <w:semiHidden/>
    <w:unhideWhenUsed/>
    <w:rsid w:val="0067126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43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7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6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4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4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45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1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8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3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0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9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1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8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0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3.xml"/><Relationship Id="rId18" Type="http://schemas.openxmlformats.org/officeDocument/2006/relationships/hyperlink" Target="http://www.dawliatraining.com/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://www.dawliatraining.com/" TargetMode="Externa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hyperlink" Target="http://www.dawliatraining.com/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4.png"/><Relationship Id="rId20" Type="http://schemas.openxmlformats.org/officeDocument/2006/relationships/hyperlink" Target="http://www.dawliatraining.com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24" Type="http://schemas.openxmlformats.org/officeDocument/2006/relationships/footer" Target="footer4.xml"/><Relationship Id="rId5" Type="http://schemas.openxmlformats.org/officeDocument/2006/relationships/webSettings" Target="webSettings.xml"/><Relationship Id="rId15" Type="http://schemas.openxmlformats.org/officeDocument/2006/relationships/image" Target="media/image3.png"/><Relationship Id="rId23" Type="http://schemas.openxmlformats.org/officeDocument/2006/relationships/header" Target="header4.xml"/><Relationship Id="rId10" Type="http://schemas.openxmlformats.org/officeDocument/2006/relationships/header" Target="header2.xml"/><Relationship Id="rId19" Type="http://schemas.openxmlformats.org/officeDocument/2006/relationships/hyperlink" Target="http://www.dawliatraining.com/" TargetMode="Externa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hyperlink" Target="http://www.dawliatraining.com/" TargetMode="External"/></Relationships>
</file>

<file path=word/_rels/footer4.xml.rels><?xml version="1.0" encoding="UTF-8" standalone="yes"?>
<Relationships xmlns="http://schemas.openxmlformats.org/package/2006/relationships"><Relationship Id="rId2" Type="http://schemas.openxmlformats.org/officeDocument/2006/relationships/hyperlink" Target="http://www.dawliatraining.com" TargetMode="External"/><Relationship Id="rId1" Type="http://schemas.openxmlformats.org/officeDocument/2006/relationships/hyperlink" Target="http://www.dawliatraining.com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h208\OneDrive\Documents\Custom%20Office%20Templates\&#1606;&#1605;&#1608;&#1584;&#1580;%20&#1571;&#1608;&#1585;&#1575;&#1602;%20&#1593;&#1605;&#1604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 Version="16"/>
</file>

<file path=customXml/itemProps1.xml><?xml version="1.0" encoding="utf-8"?>
<ds:datastoreItem xmlns:ds="http://schemas.openxmlformats.org/officeDocument/2006/customXml" ds:itemID="{E0515294-2CC1-494C-BDB9-A22E766F08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نموذج أوراق عمل</Template>
  <TotalTime>12</TotalTime>
  <Pages>7</Pages>
  <Words>108</Words>
  <Characters>622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Eng.Ahmad Akra</dc:creator>
  <cp:keywords/>
  <dc:description/>
  <cp:lastModifiedBy>Dawlia Training</cp:lastModifiedBy>
  <cp:revision>5</cp:revision>
  <cp:lastPrinted>2022-03-26T18:07:00Z</cp:lastPrinted>
  <dcterms:created xsi:type="dcterms:W3CDTF">2022-11-20T22:22:00Z</dcterms:created>
  <dcterms:modified xsi:type="dcterms:W3CDTF">2026-06-14T08:03:00Z</dcterms:modified>
</cp:coreProperties>
</file>